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9C5" w:rsidRPr="007E59D5" w:rsidRDefault="000259C5" w:rsidP="000259C5">
      <w:pPr>
        <w:jc w:val="right"/>
      </w:pPr>
      <w:r>
        <w:t xml:space="preserve">Приложение </w:t>
      </w:r>
      <w:r w:rsidR="00C8719D">
        <w:t>№</w:t>
      </w:r>
      <w:r w:rsidR="00AC36E1">
        <w:t xml:space="preserve"> 3</w:t>
      </w:r>
    </w:p>
    <w:p w:rsidR="0001097F" w:rsidRDefault="00325FEA" w:rsidP="00C8719D">
      <w:pPr>
        <w:jc w:val="right"/>
      </w:pPr>
      <w:r w:rsidRPr="00325FEA">
        <w:t>к Д</w:t>
      </w:r>
      <w:r w:rsidR="00612688">
        <w:t xml:space="preserve">оговору  № </w:t>
      </w:r>
      <w:r w:rsidR="00B9249D">
        <w:t>ГС-90.18</w:t>
      </w:r>
      <w:r w:rsidR="00642923">
        <w:t>/</w:t>
      </w:r>
      <w:r w:rsidR="00F07DBF">
        <w:t>___</w:t>
      </w:r>
      <w:r w:rsidR="0001097F">
        <w:t>__________</w:t>
      </w:r>
      <w:r w:rsidR="00F07DBF">
        <w:t>__</w:t>
      </w:r>
      <w:r w:rsidRPr="00325FEA">
        <w:t xml:space="preserve"> </w:t>
      </w:r>
    </w:p>
    <w:p w:rsidR="00612688" w:rsidRDefault="00325FEA" w:rsidP="00C8719D">
      <w:pPr>
        <w:jc w:val="right"/>
      </w:pPr>
      <w:r w:rsidRPr="00325FEA">
        <w:t>от "____" ___________201</w:t>
      </w:r>
      <w:r w:rsidR="00612688">
        <w:t>8</w:t>
      </w:r>
      <w:r w:rsidR="0001097F">
        <w:t> </w:t>
      </w:r>
      <w:r w:rsidRPr="00325FEA">
        <w:t xml:space="preserve">г. </w:t>
      </w:r>
    </w:p>
    <w:p w:rsidR="00124C97" w:rsidRDefault="00325FEA" w:rsidP="00C8719D">
      <w:pPr>
        <w:jc w:val="right"/>
      </w:pPr>
      <w:r w:rsidRPr="00325FEA">
        <w:t>о выполнении работ по проектированию (включая организацию проведения экспертизы проектной документации</w:t>
      </w:r>
      <w:r w:rsidR="00364284">
        <w:t>)</w:t>
      </w:r>
      <w:r w:rsidRPr="00325FEA">
        <w:t xml:space="preserve"> </w:t>
      </w:r>
    </w:p>
    <w:p w:rsidR="00124C97" w:rsidRDefault="00124C97"/>
    <w:p w:rsidR="00124C97" w:rsidRDefault="00124C97"/>
    <w:p w:rsidR="00124C97" w:rsidRDefault="00124C97"/>
    <w:p w:rsidR="00A61F01" w:rsidRDefault="00A61F01" w:rsidP="009A4626">
      <w:pPr>
        <w:jc w:val="center"/>
      </w:pPr>
    </w:p>
    <w:p w:rsidR="00A61F01" w:rsidRDefault="00A61F01" w:rsidP="009A4626">
      <w:pPr>
        <w:jc w:val="center"/>
      </w:pPr>
    </w:p>
    <w:p w:rsidR="00A61F01" w:rsidRPr="00981BE3" w:rsidRDefault="00981BE3" w:rsidP="009A4626">
      <w:pPr>
        <w:jc w:val="center"/>
        <w:rPr>
          <w:sz w:val="28"/>
          <w:szCs w:val="28"/>
        </w:rPr>
      </w:pPr>
      <w:r w:rsidRPr="00981BE3">
        <w:rPr>
          <w:sz w:val="28"/>
          <w:szCs w:val="28"/>
        </w:rPr>
        <w:t xml:space="preserve">Форма </w:t>
      </w:r>
      <w:r w:rsidR="00640E02">
        <w:rPr>
          <w:sz w:val="28"/>
          <w:szCs w:val="28"/>
        </w:rPr>
        <w:t>ЗАКАЗА</w:t>
      </w:r>
    </w:p>
    <w:p w:rsidR="00A61F01" w:rsidRDefault="00A61F01" w:rsidP="009A4626">
      <w:pPr>
        <w:jc w:val="center"/>
      </w:pPr>
    </w:p>
    <w:p w:rsidR="00A61F01" w:rsidRDefault="00A61F01" w:rsidP="009A4626">
      <w:pPr>
        <w:jc w:val="center"/>
      </w:pPr>
    </w:p>
    <w:p w:rsidR="00A61F01" w:rsidRDefault="00981BE3" w:rsidP="00B655E5">
      <w:pPr>
        <w:jc w:val="center"/>
      </w:pPr>
      <w:r>
        <w:t>Начало формы</w:t>
      </w:r>
    </w:p>
    <w:p w:rsidR="00A61F01" w:rsidRDefault="00A61F01" w:rsidP="00A61F01">
      <w:pPr>
        <w:jc w:val="center"/>
        <w:rPr>
          <w:sz w:val="28"/>
          <w:szCs w:val="28"/>
        </w:rPr>
      </w:pPr>
    </w:p>
    <w:p w:rsidR="00A61F01" w:rsidRDefault="00A61F01" w:rsidP="00A61F01">
      <w:pPr>
        <w:jc w:val="center"/>
        <w:rPr>
          <w:sz w:val="28"/>
          <w:szCs w:val="28"/>
        </w:rPr>
      </w:pPr>
    </w:p>
    <w:p w:rsidR="00A61F01" w:rsidRPr="002C27CE" w:rsidRDefault="00640E02" w:rsidP="00A61F01">
      <w:pPr>
        <w:jc w:val="center"/>
        <w:rPr>
          <w:sz w:val="28"/>
          <w:szCs w:val="28"/>
        </w:rPr>
      </w:pPr>
      <w:r>
        <w:rPr>
          <w:sz w:val="28"/>
          <w:szCs w:val="28"/>
        </w:rPr>
        <w:t>ЗАКАЗ</w:t>
      </w:r>
      <w:r w:rsidR="00981BE3" w:rsidRPr="00E11D6F">
        <w:rPr>
          <w:sz w:val="28"/>
          <w:szCs w:val="28"/>
        </w:rPr>
        <w:t xml:space="preserve"> </w:t>
      </w:r>
      <w:r w:rsidR="00A61F01" w:rsidRPr="00E11D6F">
        <w:rPr>
          <w:sz w:val="28"/>
          <w:szCs w:val="28"/>
        </w:rPr>
        <w:t xml:space="preserve">№ </w:t>
      </w:r>
      <w:r w:rsidR="00981BE3">
        <w:rPr>
          <w:sz w:val="28"/>
          <w:szCs w:val="28"/>
        </w:rPr>
        <w:t>_</w:t>
      </w:r>
      <w:r w:rsidR="00AC36E1">
        <w:rPr>
          <w:sz w:val="28"/>
          <w:szCs w:val="28"/>
        </w:rPr>
        <w:t>__</w:t>
      </w:r>
    </w:p>
    <w:p w:rsidR="00A61F01" w:rsidRPr="00E11D6F" w:rsidRDefault="00981BE3" w:rsidP="00A61F01">
      <w:pPr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="00A61F01" w:rsidRPr="00E11D6F">
        <w:rPr>
          <w:sz w:val="28"/>
          <w:szCs w:val="28"/>
        </w:rPr>
        <w:t xml:space="preserve"> «</w:t>
      </w:r>
      <w:r w:rsidR="00A61F01">
        <w:rPr>
          <w:sz w:val="28"/>
          <w:szCs w:val="28"/>
        </w:rPr>
        <w:t>__</w:t>
      </w:r>
      <w:r w:rsidR="00A61F01" w:rsidRPr="00E11D6F">
        <w:rPr>
          <w:sz w:val="28"/>
          <w:szCs w:val="28"/>
        </w:rPr>
        <w:t xml:space="preserve">» </w:t>
      </w:r>
      <w:r w:rsidR="00A61F01">
        <w:rPr>
          <w:sz w:val="28"/>
          <w:szCs w:val="28"/>
        </w:rPr>
        <w:t xml:space="preserve">_________ </w:t>
      </w:r>
      <w:r w:rsidR="00A61F01" w:rsidRPr="00E11D6F">
        <w:rPr>
          <w:sz w:val="28"/>
          <w:szCs w:val="28"/>
        </w:rPr>
        <w:t xml:space="preserve"> 20</w:t>
      </w:r>
      <w:r w:rsidR="007E59D5">
        <w:rPr>
          <w:sz w:val="28"/>
          <w:szCs w:val="28"/>
        </w:rPr>
        <w:t>__</w:t>
      </w:r>
      <w:r w:rsidR="00A61F01" w:rsidRPr="00E11D6F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A61F01" w:rsidRPr="00E11D6F">
        <w:rPr>
          <w:sz w:val="28"/>
          <w:szCs w:val="28"/>
        </w:rPr>
        <w:t>.</w:t>
      </w:r>
    </w:p>
    <w:p w:rsidR="00981BE3" w:rsidRPr="00E11D6F" w:rsidRDefault="00A61F01" w:rsidP="00981BE3">
      <w:pPr>
        <w:jc w:val="center"/>
        <w:rPr>
          <w:sz w:val="28"/>
          <w:szCs w:val="28"/>
        </w:rPr>
      </w:pPr>
      <w:r w:rsidRPr="00E11D6F">
        <w:rPr>
          <w:sz w:val="28"/>
          <w:szCs w:val="28"/>
        </w:rPr>
        <w:t xml:space="preserve">К ДОГОВОРУ № </w:t>
      </w:r>
      <w:r w:rsidR="004147C1" w:rsidRPr="004147C1">
        <w:rPr>
          <w:sz w:val="28"/>
          <w:szCs w:val="28"/>
        </w:rPr>
        <w:t xml:space="preserve"> </w:t>
      </w:r>
      <w:r w:rsidR="00AC36E1">
        <w:rPr>
          <w:sz w:val="28"/>
          <w:szCs w:val="28"/>
        </w:rPr>
        <w:t>__________________</w:t>
      </w:r>
    </w:p>
    <w:p w:rsidR="00A61F01" w:rsidRPr="00E11D6F" w:rsidRDefault="00A61F01" w:rsidP="00A61F01">
      <w:pPr>
        <w:jc w:val="center"/>
        <w:rPr>
          <w:sz w:val="28"/>
          <w:szCs w:val="28"/>
        </w:rPr>
      </w:pPr>
    </w:p>
    <w:p w:rsidR="00A61F01" w:rsidRPr="00E11D6F" w:rsidRDefault="00A61F01" w:rsidP="00A61F01">
      <w:pPr>
        <w:rPr>
          <w:sz w:val="28"/>
          <w:szCs w:val="28"/>
        </w:rPr>
      </w:pPr>
    </w:p>
    <w:p w:rsidR="004D18AB" w:rsidRDefault="004D18AB" w:rsidP="004D18AB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4D18AB">
        <w:rPr>
          <w:sz w:val="28"/>
          <w:szCs w:val="28"/>
        </w:rPr>
        <w:t xml:space="preserve">о проекту: </w:t>
      </w:r>
    </w:p>
    <w:p w:rsidR="00A61F01" w:rsidRPr="004D18AB" w:rsidRDefault="004D18AB" w:rsidP="004D18AB">
      <w:pPr>
        <w:jc w:val="center"/>
        <w:rPr>
          <w:sz w:val="28"/>
          <w:szCs w:val="28"/>
        </w:rPr>
      </w:pPr>
      <w:r w:rsidRPr="004D18AB">
        <w:rPr>
          <w:sz w:val="28"/>
          <w:szCs w:val="28"/>
        </w:rPr>
        <w:t>«</w:t>
      </w:r>
      <w:r w:rsidR="00981BE3">
        <w:rPr>
          <w:color w:val="000000"/>
          <w:sz w:val="28"/>
          <w:szCs w:val="28"/>
        </w:rPr>
        <w:t>_____________________________________</w:t>
      </w:r>
      <w:r w:rsidRPr="004D18AB">
        <w:rPr>
          <w:sz w:val="28"/>
          <w:szCs w:val="28"/>
        </w:rPr>
        <w:t>»</w:t>
      </w:r>
    </w:p>
    <w:p w:rsidR="00A61F01" w:rsidRPr="004D18AB" w:rsidRDefault="00A61F01" w:rsidP="004D18AB">
      <w:pPr>
        <w:jc w:val="center"/>
        <w:rPr>
          <w:sz w:val="28"/>
          <w:szCs w:val="28"/>
        </w:rPr>
      </w:pPr>
    </w:p>
    <w:p w:rsidR="00A61F01" w:rsidRPr="00CD15DB" w:rsidRDefault="00A61F01" w:rsidP="00A61F01"/>
    <w:p w:rsidR="00A61F01" w:rsidRPr="00CD15DB" w:rsidRDefault="00A61F01" w:rsidP="00A61F01"/>
    <w:p w:rsidR="00A61F01" w:rsidRPr="00CD15DB" w:rsidRDefault="00A61F01" w:rsidP="00A61F01"/>
    <w:p w:rsidR="00A61F01" w:rsidRPr="00CD15DB" w:rsidRDefault="00A61F01" w:rsidP="00A61F01"/>
    <w:p w:rsidR="00A61F01" w:rsidRPr="00CD15DB" w:rsidRDefault="00A61F01" w:rsidP="00A61F01"/>
    <w:p w:rsidR="00A61F01" w:rsidRPr="00CD15DB" w:rsidRDefault="00A61F01" w:rsidP="00A61F01"/>
    <w:p w:rsidR="00A61F01" w:rsidRPr="00CD15DB" w:rsidRDefault="00A61F01" w:rsidP="00A61F01"/>
    <w:p w:rsidR="00A61F01" w:rsidRPr="00CD15DB" w:rsidRDefault="00A61F01" w:rsidP="00A61F01"/>
    <w:p w:rsidR="00A61F01" w:rsidRPr="00CD15DB" w:rsidRDefault="00A61F01" w:rsidP="00A61F01"/>
    <w:p w:rsidR="00A61F01" w:rsidRDefault="00A61F01" w:rsidP="00A61F01"/>
    <w:p w:rsidR="00A61F01" w:rsidRDefault="00A61F01" w:rsidP="00A61F01"/>
    <w:p w:rsidR="00A61F01" w:rsidRDefault="00A61F01" w:rsidP="00A61F01"/>
    <w:p w:rsidR="00A61F01" w:rsidRDefault="00A61F01" w:rsidP="00A61F01"/>
    <w:p w:rsidR="00A61F01" w:rsidRDefault="00A61F01" w:rsidP="00A61F01"/>
    <w:p w:rsidR="00A61F01" w:rsidRDefault="00A61F01" w:rsidP="00A61F01"/>
    <w:p w:rsidR="00A61F01" w:rsidRDefault="00A61F01" w:rsidP="00A61F01"/>
    <w:p w:rsidR="00A61F01" w:rsidRDefault="00A61F01" w:rsidP="00A61F01"/>
    <w:p w:rsidR="00A61F01" w:rsidRPr="00CD15DB" w:rsidRDefault="00A61F01" w:rsidP="00A61F01"/>
    <w:p w:rsidR="00A61F01" w:rsidRPr="00CD15DB" w:rsidRDefault="00A61F01" w:rsidP="00A61F01"/>
    <w:p w:rsidR="00A61F01" w:rsidRPr="00E11D6F" w:rsidRDefault="00A61F01" w:rsidP="00A61F01">
      <w:pPr>
        <w:jc w:val="center"/>
        <w:rPr>
          <w:sz w:val="28"/>
          <w:szCs w:val="28"/>
        </w:rPr>
      </w:pPr>
      <w:r w:rsidRPr="00E11D6F">
        <w:rPr>
          <w:sz w:val="28"/>
          <w:szCs w:val="28"/>
        </w:rPr>
        <w:t xml:space="preserve">г. </w:t>
      </w:r>
      <w:r w:rsidR="00981BE3">
        <w:rPr>
          <w:sz w:val="28"/>
          <w:szCs w:val="28"/>
        </w:rPr>
        <w:t>_________________</w:t>
      </w:r>
    </w:p>
    <w:p w:rsidR="00A61F01" w:rsidRPr="00CD15DB" w:rsidRDefault="00A61F01" w:rsidP="00A61F01">
      <w:pPr>
        <w:jc w:val="center"/>
      </w:pPr>
      <w:r w:rsidRPr="00E11D6F">
        <w:rPr>
          <w:sz w:val="28"/>
          <w:szCs w:val="28"/>
        </w:rPr>
        <w:t>20</w:t>
      </w:r>
      <w:r w:rsidR="00B9249D">
        <w:rPr>
          <w:sz w:val="28"/>
          <w:szCs w:val="28"/>
        </w:rPr>
        <w:t>__</w:t>
      </w:r>
      <w:r w:rsidRPr="00E11D6F">
        <w:rPr>
          <w:sz w:val="28"/>
          <w:szCs w:val="28"/>
        </w:rPr>
        <w:t xml:space="preserve"> г.</w:t>
      </w:r>
    </w:p>
    <w:p w:rsidR="00A61F01" w:rsidRDefault="00A61F01" w:rsidP="00A61F01">
      <w:pPr>
        <w:ind w:firstLine="709"/>
        <w:jc w:val="right"/>
        <w:rPr>
          <w:sz w:val="28"/>
          <w:szCs w:val="28"/>
        </w:rPr>
        <w:sectPr w:rsidR="00A61F01" w:rsidSect="004740B3">
          <w:headerReference w:type="first" r:id="rId8"/>
          <w:pgSz w:w="11906" w:h="16838"/>
          <w:pgMar w:top="1134" w:right="851" w:bottom="1134" w:left="1134" w:header="0" w:footer="709" w:gutter="0"/>
          <w:cols w:space="708"/>
          <w:titlePg/>
          <w:docGrid w:linePitch="360"/>
        </w:sectPr>
      </w:pPr>
    </w:p>
    <w:p w:rsidR="00AC36E1" w:rsidRDefault="00557E27" w:rsidP="00C81A39">
      <w:pPr>
        <w:ind w:firstLine="709"/>
        <w:jc w:val="both"/>
      </w:pPr>
      <w:r>
        <w:lastRenderedPageBreak/>
        <w:t>Публичное</w:t>
      </w:r>
      <w:r w:rsidR="009205D6" w:rsidRPr="009205D6">
        <w:t xml:space="preserve"> акционерное общество </w:t>
      </w:r>
      <w:r w:rsidR="00AC36E1">
        <w:t>«ГИПРОСВЯЗЬ» (</w:t>
      </w:r>
      <w:r>
        <w:t>П</w:t>
      </w:r>
      <w:r w:rsidR="00AC36E1">
        <w:t>АО «ГИПРОСВЯЗЬ»)</w:t>
      </w:r>
      <w:r w:rsidR="009205D6" w:rsidRPr="009205D6">
        <w:t>, именуем</w:t>
      </w:r>
      <w:r w:rsidR="00AC36E1">
        <w:t>ое</w:t>
      </w:r>
      <w:r w:rsidR="009205D6" w:rsidRPr="009205D6">
        <w:t xml:space="preserve"> в дальнейшем «</w:t>
      </w:r>
      <w:r w:rsidR="00832F6B">
        <w:t>Подрядчик</w:t>
      </w:r>
      <w:r w:rsidR="009205D6" w:rsidRPr="009205D6">
        <w:t xml:space="preserve">», в лице </w:t>
      </w:r>
      <w:r w:rsidR="00885A88">
        <w:t>________________________</w:t>
      </w:r>
      <w:r w:rsidR="009205D6" w:rsidRPr="009205D6">
        <w:t xml:space="preserve">, действующего на основании </w:t>
      </w:r>
      <w:r w:rsidR="00885A88">
        <w:t>____________________________</w:t>
      </w:r>
      <w:r w:rsidR="009205D6" w:rsidRPr="009205D6">
        <w:t>, с одной стороны</w:t>
      </w:r>
      <w:r w:rsidR="004D18AB" w:rsidRPr="00C94118">
        <w:t xml:space="preserve"> и</w:t>
      </w:r>
    </w:p>
    <w:p w:rsidR="00B948E1" w:rsidRDefault="004D18AB" w:rsidP="00C81A39">
      <w:pPr>
        <w:ind w:firstLine="709"/>
        <w:jc w:val="both"/>
      </w:pPr>
      <w:r w:rsidRPr="00C94118">
        <w:t xml:space="preserve"> </w:t>
      </w:r>
      <w:r w:rsidR="00AC36E1">
        <w:t>Публичное</w:t>
      </w:r>
      <w:r w:rsidR="00347CF3" w:rsidRPr="009205D6">
        <w:t xml:space="preserve"> акционерное общество </w:t>
      </w:r>
      <w:r w:rsidR="0001097F" w:rsidRPr="0001097F">
        <w:t>Центральный телеграф»</w:t>
      </w:r>
      <w:r w:rsidR="00AC36E1">
        <w:t xml:space="preserve"> (</w:t>
      </w:r>
      <w:r w:rsidR="0001097F" w:rsidRPr="0001097F">
        <w:t>ПАО «Центральный телеграф»</w:t>
      </w:r>
      <w:r w:rsidR="00AC36E1">
        <w:t>)</w:t>
      </w:r>
      <w:r w:rsidRPr="009205D6">
        <w:t>,</w:t>
      </w:r>
      <w:r w:rsidRPr="00B948E1">
        <w:t xml:space="preserve"> именуемое в дальнейшем «</w:t>
      </w:r>
      <w:r w:rsidR="00CE3D35">
        <w:t>Заказчик</w:t>
      </w:r>
      <w:r w:rsidRPr="00B948E1">
        <w:t xml:space="preserve">», в лице  </w:t>
      </w:r>
      <w:r w:rsidR="00B52998">
        <w:t>__________________________</w:t>
      </w:r>
      <w:r w:rsidRPr="00B948E1">
        <w:t xml:space="preserve">, действующего на основании </w:t>
      </w:r>
      <w:r w:rsidR="00B52998">
        <w:t>_______________</w:t>
      </w:r>
      <w:r w:rsidRPr="00B948E1">
        <w:t xml:space="preserve">, с другой стороны, </w:t>
      </w:r>
    </w:p>
    <w:p w:rsidR="004D18AB" w:rsidRPr="00385EEF" w:rsidRDefault="00AC36E1" w:rsidP="00C81A39">
      <w:pPr>
        <w:jc w:val="both"/>
      </w:pPr>
      <w:r>
        <w:tab/>
      </w:r>
      <w:r w:rsidR="004D18AB" w:rsidRPr="00B948E1">
        <w:t>совместно именуемые «Стороны», а по отдельности – «Сторона», закл</w:t>
      </w:r>
      <w:r w:rsidR="00832F6B">
        <w:t>ючили настоящий</w:t>
      </w:r>
      <w:r w:rsidR="00B52998">
        <w:t xml:space="preserve"> </w:t>
      </w:r>
      <w:r w:rsidR="00832F6B">
        <w:t xml:space="preserve">Заказ </w:t>
      </w:r>
      <w:r w:rsidR="004D18AB" w:rsidRPr="00B948E1">
        <w:t xml:space="preserve"> №</w:t>
      </w:r>
      <w:r w:rsidR="00347CF3">
        <w:t xml:space="preserve"> </w:t>
      </w:r>
      <w:r w:rsidR="00B52998">
        <w:t>__</w:t>
      </w:r>
      <w:r>
        <w:t>______</w:t>
      </w:r>
      <w:r w:rsidR="00385EEF" w:rsidRPr="00385EEF">
        <w:t xml:space="preserve"> </w:t>
      </w:r>
      <w:r w:rsidR="004D18AB" w:rsidRPr="00B948E1">
        <w:t>от «___» ________</w:t>
      </w:r>
      <w:r w:rsidR="003E6724" w:rsidRPr="003E6724">
        <w:t xml:space="preserve"> </w:t>
      </w:r>
      <w:r w:rsidR="004D18AB" w:rsidRPr="00B948E1">
        <w:t>20</w:t>
      </w:r>
      <w:r w:rsidR="007E59D5">
        <w:t>_</w:t>
      </w:r>
      <w:r w:rsidR="004D18AB" w:rsidRPr="00B948E1">
        <w:t>г.</w:t>
      </w:r>
      <w:r w:rsidR="00642266">
        <w:t xml:space="preserve"> </w:t>
      </w:r>
      <w:r w:rsidR="004D18AB" w:rsidRPr="00B948E1">
        <w:t xml:space="preserve">к </w:t>
      </w:r>
      <w:r w:rsidR="00B52998">
        <w:t>Д</w:t>
      </w:r>
      <w:r w:rsidR="0001097F">
        <w:t>оговору №</w:t>
      </w:r>
      <w:r w:rsidR="00B52998">
        <w:t>_______</w:t>
      </w:r>
      <w:r w:rsidR="0000623E">
        <w:t>_____</w:t>
      </w:r>
      <w:r>
        <w:t>/</w:t>
      </w:r>
      <w:r w:rsidR="00642923">
        <w:t>/</w:t>
      </w:r>
      <w:r w:rsidR="0001097F">
        <w:t>________________ от «__»</w:t>
      </w:r>
      <w:r>
        <w:t xml:space="preserve"> ________ 201</w:t>
      </w:r>
      <w:r w:rsidR="00612688">
        <w:t>8</w:t>
      </w:r>
      <w:r>
        <w:t>г.</w:t>
      </w:r>
      <w:r w:rsidR="004D18AB" w:rsidRPr="00385EEF">
        <w:t xml:space="preserve"> (далее – </w:t>
      </w:r>
      <w:r w:rsidR="00C723C8">
        <w:t>Договор</w:t>
      </w:r>
      <w:r w:rsidR="004D18AB" w:rsidRPr="00385EEF">
        <w:t>) о нижеследующем:</w:t>
      </w:r>
    </w:p>
    <w:p w:rsidR="00A61F01" w:rsidRPr="00573B70" w:rsidRDefault="009C57F0" w:rsidP="00A61F01">
      <w:pPr>
        <w:jc w:val="center"/>
      </w:pPr>
      <w:r>
        <w:t xml:space="preserve">1. </w:t>
      </w:r>
      <w:r w:rsidR="00640E02">
        <w:t>ПРЕДМЕТ ЗАКАЗА</w:t>
      </w:r>
    </w:p>
    <w:p w:rsidR="00B54A97" w:rsidRDefault="009C57F0" w:rsidP="00C81A39">
      <w:pPr>
        <w:ind w:firstLine="709"/>
        <w:jc w:val="both"/>
      </w:pPr>
      <w:r>
        <w:t xml:space="preserve">1.1. </w:t>
      </w:r>
      <w:r w:rsidR="00640E02">
        <w:t>Выполнение</w:t>
      </w:r>
      <w:r w:rsidR="000259C5">
        <w:t xml:space="preserve"> </w:t>
      </w:r>
      <w:r w:rsidR="00E6319B">
        <w:t xml:space="preserve">Работ </w:t>
      </w:r>
      <w:r w:rsidR="00E6319B" w:rsidRPr="002F0FAE">
        <w:t>по проектированию</w:t>
      </w:r>
      <w:r w:rsidR="00AC36E1" w:rsidRPr="002F0FAE">
        <w:t xml:space="preserve"> </w:t>
      </w:r>
      <w:r w:rsidR="00642266" w:rsidRPr="0059407F">
        <w:t xml:space="preserve">в </w:t>
      </w:r>
      <w:r w:rsidR="00891FDD">
        <w:t>соответствии с Приложени</w:t>
      </w:r>
      <w:r w:rsidR="00074FF7">
        <w:t>ями</w:t>
      </w:r>
      <w:r w:rsidR="00642266" w:rsidRPr="0059407F">
        <w:t xml:space="preserve"> к настоящему </w:t>
      </w:r>
      <w:r w:rsidR="00CE3D35">
        <w:t xml:space="preserve"> Заказу</w:t>
      </w:r>
      <w:r w:rsidR="00640E02">
        <w:t xml:space="preserve">. </w:t>
      </w:r>
    </w:p>
    <w:p w:rsidR="00640E02" w:rsidRDefault="00640E02" w:rsidP="00C81A39">
      <w:pPr>
        <w:ind w:firstLine="709"/>
        <w:jc w:val="both"/>
      </w:pPr>
      <w:r>
        <w:t>1.2. </w:t>
      </w:r>
      <w:r w:rsidRPr="00640E02">
        <w:t>Выполнение Работ</w:t>
      </w:r>
      <w:r>
        <w:t xml:space="preserve"> </w:t>
      </w:r>
      <w:r w:rsidR="002F0FAE" w:rsidRPr="002F0FAE">
        <w:t xml:space="preserve">по проектированию </w:t>
      </w:r>
      <w:r w:rsidRPr="00640E02">
        <w:t xml:space="preserve">осуществляется в полном соответствии </w:t>
      </w:r>
      <w:r w:rsidR="00C8719D">
        <w:t xml:space="preserve">со Спецификацией (Приложение </w:t>
      </w:r>
      <w:r w:rsidR="0001097F">
        <w:t xml:space="preserve">№1 </w:t>
      </w:r>
      <w:r w:rsidR="00C8719D">
        <w:t>к настоящему Заказу), Г</w:t>
      </w:r>
      <w:r w:rsidR="00C8719D" w:rsidRPr="00640E02">
        <w:t xml:space="preserve">рафиком </w:t>
      </w:r>
      <w:r w:rsidR="001D3D36">
        <w:t xml:space="preserve">выполнения Работ по проектированию </w:t>
      </w:r>
      <w:r w:rsidR="00C8719D">
        <w:t xml:space="preserve">(Приложение </w:t>
      </w:r>
      <w:r w:rsidR="0001097F">
        <w:t>2</w:t>
      </w:r>
      <w:r w:rsidR="00C8719D" w:rsidRPr="00640E02">
        <w:t xml:space="preserve"> к настоящему </w:t>
      </w:r>
      <w:r w:rsidR="00C8719D">
        <w:t>Заказу</w:t>
      </w:r>
      <w:r w:rsidR="00C8719D" w:rsidRPr="0001097F">
        <w:t xml:space="preserve">), </w:t>
      </w:r>
      <w:r w:rsidRPr="0001097F">
        <w:t xml:space="preserve"> </w:t>
      </w:r>
      <w:r w:rsidR="00C8719D" w:rsidRPr="0001097F">
        <w:t>Заданием на проектирование</w:t>
      </w:r>
      <w:r w:rsidR="00C8719D">
        <w:t xml:space="preserve"> (Приложение </w:t>
      </w:r>
      <w:r w:rsidR="0001097F">
        <w:t>№3</w:t>
      </w:r>
      <w:r w:rsidR="00C8719D">
        <w:t xml:space="preserve"> настоящему Заказу), </w:t>
      </w:r>
      <w:r w:rsidR="00A32066" w:rsidRPr="00A32066">
        <w:t>а также</w:t>
      </w:r>
      <w:r w:rsidRPr="00956236">
        <w:t xml:space="preserve"> иными приложениями</w:t>
      </w:r>
      <w:r w:rsidR="00A32066" w:rsidRPr="00956236">
        <w:t xml:space="preserve"> к настоящему Заказу</w:t>
      </w:r>
      <w:r w:rsidR="00C8719D">
        <w:t>.</w:t>
      </w:r>
    </w:p>
    <w:p w:rsidR="00A61F01" w:rsidRDefault="00A61F01" w:rsidP="00C81A39"/>
    <w:p w:rsidR="00A61F01" w:rsidRPr="00573B70" w:rsidRDefault="009C57F0" w:rsidP="00A61F01">
      <w:pPr>
        <w:jc w:val="center"/>
      </w:pPr>
      <w:r>
        <w:t xml:space="preserve">2. </w:t>
      </w:r>
      <w:r w:rsidR="00976DF6">
        <w:t xml:space="preserve">ЦЕНА </w:t>
      </w:r>
      <w:r w:rsidR="00CE3D35">
        <w:t xml:space="preserve"> ЗАКАЗА</w:t>
      </w:r>
      <w:r w:rsidR="00A61F01" w:rsidRPr="00573B70">
        <w:t xml:space="preserve"> И </w:t>
      </w:r>
      <w:r w:rsidR="00976DF6">
        <w:t>УСЛОВИЯ ОПЛАТЫ</w:t>
      </w:r>
    </w:p>
    <w:p w:rsidR="00832F6B" w:rsidRDefault="00976DF6" w:rsidP="007E59D5">
      <w:pPr>
        <w:ind w:firstLine="567"/>
        <w:jc w:val="both"/>
      </w:pPr>
      <w:r>
        <w:t xml:space="preserve">2.1. </w:t>
      </w:r>
      <w:r w:rsidR="00AE53AA">
        <w:t xml:space="preserve">Общая цена  настоящего </w:t>
      </w:r>
      <w:r w:rsidR="00CE3D35">
        <w:t xml:space="preserve">Заказа </w:t>
      </w:r>
      <w:r w:rsidR="007E59D5">
        <w:t>составляет</w:t>
      </w:r>
      <w:r w:rsidR="00AC5144">
        <w:t xml:space="preserve"> </w:t>
      </w:r>
      <w:r w:rsidR="00AE53AA">
        <w:t xml:space="preserve"> ________________  (_____________________) рублей _____ копеек, в том числе применимый НДС 18%, в размере _______________ (________________________) рублей ____ копейки</w:t>
      </w:r>
      <w:r w:rsidR="007E59D5">
        <w:t xml:space="preserve">. </w:t>
      </w:r>
    </w:p>
    <w:p w:rsidR="00A61F01" w:rsidRPr="00573B70" w:rsidRDefault="00D23AAE" w:rsidP="007E59D5">
      <w:pPr>
        <w:ind w:firstLine="567"/>
        <w:jc w:val="both"/>
      </w:pPr>
      <w:r>
        <w:t>2.</w:t>
      </w:r>
      <w:r w:rsidR="00C02090">
        <w:t>2</w:t>
      </w:r>
      <w:r>
        <w:t xml:space="preserve">. </w:t>
      </w:r>
      <w:r w:rsidR="00A61F01" w:rsidRPr="00976DF6">
        <w:t xml:space="preserve">Оплата </w:t>
      </w:r>
      <w:r w:rsidR="00976DF6">
        <w:t>Цены</w:t>
      </w:r>
      <w:r w:rsidR="00976DF6" w:rsidRPr="00976DF6">
        <w:t xml:space="preserve"> </w:t>
      </w:r>
      <w:r w:rsidR="00956236">
        <w:t>Заказа</w:t>
      </w:r>
      <w:r w:rsidR="00976DF6" w:rsidRPr="00976DF6">
        <w:t xml:space="preserve"> </w:t>
      </w:r>
      <w:r w:rsidR="00A61F01" w:rsidRPr="00976DF6">
        <w:t xml:space="preserve">осуществляется в соответствии </w:t>
      </w:r>
      <w:r w:rsidR="00976DF6">
        <w:t xml:space="preserve">с </w:t>
      </w:r>
      <w:r w:rsidR="00E6319B">
        <w:t>п.</w:t>
      </w:r>
      <w:r w:rsidR="002F0FAE">
        <w:t>__</w:t>
      </w:r>
      <w:r w:rsidR="00DA4FDC">
        <w:t xml:space="preserve"> Договора</w:t>
      </w:r>
      <w:r w:rsidR="00891FDD">
        <w:t>.</w:t>
      </w:r>
      <w:r w:rsidR="00DA4FDC">
        <w:t xml:space="preserve"> </w:t>
      </w:r>
    </w:p>
    <w:p w:rsidR="00A61F01" w:rsidRDefault="00A61F01" w:rsidP="00832F6B"/>
    <w:p w:rsidR="00A61F01" w:rsidRDefault="00832F6B" w:rsidP="00A61F01">
      <w:pPr>
        <w:spacing w:line="240" w:lineRule="atLeast"/>
        <w:ind w:right="4"/>
        <w:jc w:val="center"/>
      </w:pPr>
      <w:r>
        <w:t>3</w:t>
      </w:r>
      <w:r w:rsidR="009C57F0">
        <w:t xml:space="preserve">. </w:t>
      </w:r>
      <w:r>
        <w:t xml:space="preserve"> </w:t>
      </w:r>
      <w:r w:rsidR="00A61F01" w:rsidRPr="00400AFA">
        <w:t>ИНЫЕ УСЛОВИЯ</w:t>
      </w:r>
    </w:p>
    <w:p w:rsidR="00B54A97" w:rsidRPr="00305770" w:rsidRDefault="00832F6B" w:rsidP="00C81A39">
      <w:pPr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="00B54A97" w:rsidRPr="00305770">
        <w:rPr>
          <w:color w:val="000000"/>
        </w:rPr>
        <w:t xml:space="preserve">.1. </w:t>
      </w:r>
      <w:r w:rsidR="001D3D36" w:rsidRPr="001D3D36">
        <w:rPr>
          <w:color w:val="000000"/>
        </w:rPr>
        <w:t>Настоящий Заказ вступает в силу со дня подписания Сторонами настоящего Заказа</w:t>
      </w:r>
      <w:r w:rsidR="001D3D36">
        <w:rPr>
          <w:color w:val="000000"/>
        </w:rPr>
        <w:t>.</w:t>
      </w:r>
    </w:p>
    <w:p w:rsidR="00832F6B" w:rsidRDefault="00832F6B" w:rsidP="00C81A39">
      <w:pPr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="00B54A97" w:rsidRPr="00305770">
        <w:rPr>
          <w:color w:val="000000"/>
        </w:rPr>
        <w:t xml:space="preserve">.2. Во всем ином, не нашедшем отражения в настоящем </w:t>
      </w:r>
      <w:r>
        <w:rPr>
          <w:color w:val="000000"/>
        </w:rPr>
        <w:t>Заказе</w:t>
      </w:r>
      <w:r w:rsidR="00B54A97" w:rsidRPr="00305770">
        <w:rPr>
          <w:color w:val="000000"/>
        </w:rPr>
        <w:t>, Стороны руководствуются условиями Договора</w:t>
      </w:r>
      <w:r w:rsidR="00642266">
        <w:rPr>
          <w:color w:val="000000"/>
        </w:rPr>
        <w:t>.</w:t>
      </w:r>
      <w:r w:rsidR="00A67CA8">
        <w:rPr>
          <w:color w:val="000000"/>
        </w:rPr>
        <w:t xml:space="preserve"> </w:t>
      </w:r>
    </w:p>
    <w:p w:rsidR="00B54A97" w:rsidRDefault="00832F6B" w:rsidP="00C81A39">
      <w:pPr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="00BB155A">
        <w:rPr>
          <w:color w:val="000000"/>
        </w:rPr>
        <w:t xml:space="preserve">.3. </w:t>
      </w:r>
      <w:r>
        <w:rPr>
          <w:color w:val="000000"/>
        </w:rPr>
        <w:t>Настоящий Заказ</w:t>
      </w:r>
      <w:r w:rsidR="00B54A97" w:rsidRPr="00305770">
        <w:rPr>
          <w:color w:val="000000"/>
        </w:rPr>
        <w:t xml:space="preserve"> является неотъемлемой частью Договора. </w:t>
      </w:r>
      <w:r>
        <w:t xml:space="preserve">Заказ </w:t>
      </w:r>
      <w:r w:rsidR="00B54A97" w:rsidRPr="00305770">
        <w:rPr>
          <w:color w:val="000000"/>
        </w:rPr>
        <w:t>составлен в двух экземплярах, имеющих равную юридическую силу, по одному для каждой из Сторон.</w:t>
      </w:r>
    </w:p>
    <w:p w:rsidR="00B54A97" w:rsidRDefault="00342C4E" w:rsidP="00A61F01">
      <w:r w:rsidRPr="00342C4E">
        <w:t>Спецификация  работ по проектированию</w:t>
      </w:r>
    </w:p>
    <w:p w:rsidR="002F2CE5" w:rsidRDefault="00500447" w:rsidP="00A61F01">
      <w:r>
        <w:t>ПРИЛОЖЕНИЯ:</w:t>
      </w:r>
    </w:p>
    <w:p w:rsidR="00900255" w:rsidRDefault="00900255" w:rsidP="00B655E5">
      <w:pPr>
        <w:numPr>
          <w:ilvl w:val="0"/>
          <w:numId w:val="9"/>
        </w:numPr>
        <w:ind w:left="709" w:hanging="425"/>
      </w:pPr>
      <w:r>
        <w:t xml:space="preserve">Спецификация </w:t>
      </w:r>
      <w:r w:rsidR="00364284">
        <w:t>Работ по проектированию</w:t>
      </w:r>
      <w:r>
        <w:t>;</w:t>
      </w:r>
    </w:p>
    <w:p w:rsidR="00CC701E" w:rsidRDefault="004131D0" w:rsidP="00B655E5">
      <w:pPr>
        <w:numPr>
          <w:ilvl w:val="0"/>
          <w:numId w:val="9"/>
        </w:numPr>
        <w:ind w:left="709" w:hanging="425"/>
      </w:pPr>
      <w:r>
        <w:t>Г</w:t>
      </w:r>
      <w:r w:rsidR="00CC701E" w:rsidRPr="00A55A65">
        <w:t xml:space="preserve">рафик </w:t>
      </w:r>
      <w:r w:rsidR="001D3D36">
        <w:t>выполнения Работ по проектированию</w:t>
      </w:r>
      <w:r>
        <w:t>;</w:t>
      </w:r>
    </w:p>
    <w:p w:rsidR="004131D0" w:rsidRPr="004F507B" w:rsidRDefault="00C8719D" w:rsidP="00B655E5">
      <w:pPr>
        <w:numPr>
          <w:ilvl w:val="0"/>
          <w:numId w:val="9"/>
        </w:numPr>
        <w:ind w:left="709" w:hanging="425"/>
      </w:pPr>
      <w:r w:rsidRPr="004F507B">
        <w:t>Задание на проектирование</w:t>
      </w:r>
      <w:r w:rsidR="00A44367" w:rsidRPr="004F507B">
        <w:t>;</w:t>
      </w:r>
    </w:p>
    <w:p w:rsidR="00995337" w:rsidRDefault="00995337" w:rsidP="007E26F8">
      <w:pPr>
        <w:numPr>
          <w:ilvl w:val="0"/>
          <w:numId w:val="9"/>
        </w:numPr>
        <w:ind w:left="709" w:hanging="425"/>
        <w:rPr>
          <w:i/>
        </w:rPr>
      </w:pPr>
      <w:r w:rsidRPr="007E26F8">
        <w:rPr>
          <w:i/>
        </w:rPr>
        <w:t xml:space="preserve">При необходимости </w:t>
      </w:r>
      <w:r w:rsidR="002A1DBD" w:rsidRPr="007E26F8">
        <w:rPr>
          <w:i/>
        </w:rPr>
        <w:t>оформляются дополнительные приложения</w:t>
      </w:r>
    </w:p>
    <w:p w:rsidR="00A61F01" w:rsidRPr="00573B70" w:rsidRDefault="00A61F01" w:rsidP="00A61F01">
      <w:pPr>
        <w:jc w:val="both"/>
      </w:pPr>
    </w:p>
    <w:p w:rsidR="00A61F01" w:rsidRDefault="00906649" w:rsidP="00A61F01">
      <w:pPr>
        <w:jc w:val="center"/>
      </w:pPr>
      <w:r>
        <w:t>5.  </w:t>
      </w:r>
      <w:r w:rsidR="00A61F01" w:rsidRPr="00573B70">
        <w:t>РЕКВИЗИТЫ И ПОДПИСИ СТОРОН</w:t>
      </w:r>
    </w:p>
    <w:tbl>
      <w:tblPr>
        <w:tblW w:w="0" w:type="auto"/>
        <w:tblInd w:w="2" w:type="dxa"/>
        <w:tblLook w:val="01E0" w:firstRow="1" w:lastRow="1" w:firstColumn="1" w:lastColumn="1" w:noHBand="0" w:noVBand="0"/>
      </w:tblPr>
      <w:tblGrid>
        <w:gridCol w:w="4783"/>
        <w:gridCol w:w="4785"/>
      </w:tblGrid>
      <w:tr w:rsidR="0026451A" w:rsidTr="00077FBB">
        <w:tc>
          <w:tcPr>
            <w:tcW w:w="4783" w:type="dxa"/>
          </w:tcPr>
          <w:p w:rsidR="00995337" w:rsidRDefault="00995337" w:rsidP="00C81A39">
            <w:pPr>
              <w:tabs>
                <w:tab w:val="left" w:pos="993"/>
                <w:tab w:val="left" w:pos="9923"/>
              </w:tabs>
              <w:ind w:firstLine="34"/>
              <w:jc w:val="both"/>
              <w:rPr>
                <w:b/>
                <w:bCs/>
                <w:sz w:val="23"/>
                <w:szCs w:val="23"/>
                <w:u w:val="single"/>
              </w:rPr>
            </w:pPr>
          </w:p>
          <w:p w:rsidR="0026451A" w:rsidRPr="0026451A" w:rsidRDefault="00A32066" w:rsidP="00C81A39">
            <w:pPr>
              <w:tabs>
                <w:tab w:val="left" w:pos="993"/>
                <w:tab w:val="left" w:pos="9923"/>
              </w:tabs>
              <w:ind w:firstLine="34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</w:t>
            </w:r>
            <w:r w:rsidRPr="0026451A">
              <w:rPr>
                <w:b/>
                <w:bCs/>
                <w:sz w:val="23"/>
                <w:szCs w:val="23"/>
              </w:rPr>
              <w:t>П</w:t>
            </w:r>
            <w:r>
              <w:rPr>
                <w:b/>
                <w:bCs/>
                <w:sz w:val="23"/>
                <w:szCs w:val="23"/>
              </w:rPr>
              <w:t>ОДРЯДЧИК</w:t>
            </w:r>
            <w:r w:rsidR="0026451A" w:rsidRPr="0026451A">
              <w:rPr>
                <w:b/>
                <w:bCs/>
                <w:sz w:val="23"/>
                <w:szCs w:val="23"/>
              </w:rPr>
              <w:t>:</w:t>
            </w:r>
          </w:p>
          <w:p w:rsidR="0026451A" w:rsidRPr="00995337" w:rsidRDefault="00557E27" w:rsidP="00C81A39">
            <w:pPr>
              <w:rPr>
                <w:u w:val="single"/>
              </w:rPr>
            </w:pPr>
            <w:r>
              <w:rPr>
                <w:u w:val="single"/>
              </w:rPr>
              <w:t>П</w:t>
            </w:r>
            <w:r w:rsidR="002F0FAE">
              <w:rPr>
                <w:u w:val="single"/>
              </w:rPr>
              <w:t>АО «ГИПРОСВЯЗЬ»</w:t>
            </w:r>
          </w:p>
        </w:tc>
        <w:tc>
          <w:tcPr>
            <w:tcW w:w="4785" w:type="dxa"/>
          </w:tcPr>
          <w:p w:rsidR="00995337" w:rsidRDefault="00995337" w:rsidP="00C81A39">
            <w:pPr>
              <w:rPr>
                <w:b/>
                <w:bCs/>
              </w:rPr>
            </w:pPr>
          </w:p>
          <w:p w:rsidR="0026451A" w:rsidRPr="007A4300" w:rsidRDefault="00CE3D35" w:rsidP="00C81A39">
            <w:pPr>
              <w:rPr>
                <w:b/>
                <w:bCs/>
              </w:rPr>
            </w:pPr>
            <w:r>
              <w:rPr>
                <w:b/>
                <w:bCs/>
              </w:rPr>
              <w:t>ЗАКАЗЧИК</w:t>
            </w:r>
            <w:r w:rsidR="0026451A" w:rsidRPr="007A4300">
              <w:rPr>
                <w:b/>
                <w:bCs/>
              </w:rPr>
              <w:t>:</w:t>
            </w:r>
          </w:p>
          <w:p w:rsidR="0026451A" w:rsidRPr="007A4300" w:rsidRDefault="00C81A39" w:rsidP="00C81A39">
            <w:pPr>
              <w:rPr>
                <w:u w:val="single"/>
              </w:rPr>
            </w:pPr>
            <w:r w:rsidRPr="00C81A39">
              <w:rPr>
                <w:u w:val="single"/>
              </w:rPr>
              <w:t>ПАО «Центральный телеграф»</w:t>
            </w:r>
          </w:p>
        </w:tc>
      </w:tr>
      <w:tr w:rsidR="0026451A" w:rsidTr="00077FBB">
        <w:trPr>
          <w:trHeight w:val="598"/>
        </w:trPr>
        <w:tc>
          <w:tcPr>
            <w:tcW w:w="4783" w:type="dxa"/>
            <w:vAlign w:val="bottom"/>
          </w:tcPr>
          <w:p w:rsidR="0026451A" w:rsidRDefault="00C81A39" w:rsidP="00C81A39">
            <w:pPr>
              <w:jc w:val="both"/>
            </w:pPr>
            <w:r>
              <w:t>____________________/_________________</w:t>
            </w:r>
          </w:p>
        </w:tc>
        <w:tc>
          <w:tcPr>
            <w:tcW w:w="4785" w:type="dxa"/>
            <w:vAlign w:val="bottom"/>
          </w:tcPr>
          <w:p w:rsidR="00A67CA8" w:rsidRDefault="00C81A39" w:rsidP="00C81A39">
            <w:r>
              <w:t>__________________/__________________</w:t>
            </w:r>
          </w:p>
        </w:tc>
      </w:tr>
    </w:tbl>
    <w:p w:rsidR="00342C4E" w:rsidRDefault="00342C4E" w:rsidP="00342C4E">
      <w:pPr>
        <w:pStyle w:val="ad"/>
        <w:jc w:val="right"/>
        <w:rPr>
          <w:b w:val="0"/>
          <w:iCs/>
          <w:caps w:val="0"/>
          <w:sz w:val="26"/>
          <w:szCs w:val="26"/>
        </w:rPr>
      </w:pPr>
    </w:p>
    <w:p w:rsidR="00B9623F" w:rsidRDefault="00B9623F" w:rsidP="00342C4E">
      <w:pPr>
        <w:pStyle w:val="ad"/>
        <w:jc w:val="right"/>
        <w:rPr>
          <w:b w:val="0"/>
          <w:iCs/>
          <w:caps w:val="0"/>
          <w:sz w:val="26"/>
          <w:szCs w:val="26"/>
        </w:rPr>
        <w:sectPr w:rsidR="00B9623F" w:rsidSect="002F2CE5">
          <w:headerReference w:type="default" r:id="rId9"/>
          <w:footerReference w:type="default" r:id="rId10"/>
          <w:pgSz w:w="11906" w:h="16838"/>
          <w:pgMar w:top="851" w:right="924" w:bottom="238" w:left="1276" w:header="709" w:footer="709" w:gutter="0"/>
          <w:cols w:space="708"/>
          <w:titlePg/>
          <w:docGrid w:linePitch="360"/>
        </w:sectPr>
      </w:pPr>
    </w:p>
    <w:p w:rsidR="00342C4E" w:rsidRDefault="00342C4E" w:rsidP="00342C4E">
      <w:pPr>
        <w:pStyle w:val="ad"/>
        <w:jc w:val="right"/>
        <w:rPr>
          <w:b w:val="0"/>
          <w:iCs/>
          <w:caps w:val="0"/>
          <w:sz w:val="26"/>
          <w:szCs w:val="26"/>
        </w:rPr>
      </w:pPr>
      <w:r w:rsidRPr="00AE7B9D">
        <w:rPr>
          <w:b w:val="0"/>
          <w:iCs/>
          <w:caps w:val="0"/>
          <w:sz w:val="26"/>
          <w:szCs w:val="26"/>
        </w:rPr>
        <w:lastRenderedPageBreak/>
        <w:t>Приложение №</w:t>
      </w:r>
      <w:r>
        <w:rPr>
          <w:b w:val="0"/>
          <w:iCs/>
          <w:caps w:val="0"/>
          <w:sz w:val="26"/>
          <w:szCs w:val="26"/>
        </w:rPr>
        <w:t xml:space="preserve"> 1</w:t>
      </w:r>
    </w:p>
    <w:p w:rsidR="00342C4E" w:rsidRDefault="00342C4E" w:rsidP="00342C4E">
      <w:pPr>
        <w:pStyle w:val="ad"/>
        <w:jc w:val="right"/>
        <w:rPr>
          <w:b w:val="0"/>
          <w:iCs/>
          <w:caps w:val="0"/>
          <w:sz w:val="26"/>
          <w:szCs w:val="26"/>
        </w:rPr>
      </w:pPr>
      <w:r>
        <w:rPr>
          <w:b w:val="0"/>
          <w:iCs/>
          <w:caps w:val="0"/>
          <w:sz w:val="26"/>
          <w:szCs w:val="26"/>
        </w:rPr>
        <w:t xml:space="preserve"> </w:t>
      </w:r>
      <w:r w:rsidRPr="00AE7B9D">
        <w:rPr>
          <w:b w:val="0"/>
          <w:iCs/>
          <w:caps w:val="0"/>
          <w:sz w:val="26"/>
          <w:szCs w:val="26"/>
        </w:rPr>
        <w:t xml:space="preserve">к </w:t>
      </w:r>
      <w:r>
        <w:rPr>
          <w:b w:val="0"/>
          <w:iCs/>
          <w:caps w:val="0"/>
          <w:sz w:val="26"/>
          <w:szCs w:val="26"/>
        </w:rPr>
        <w:t>Заказу №__________ от «__»_____ 20__г.</w:t>
      </w:r>
    </w:p>
    <w:p w:rsidR="00342C4E" w:rsidRPr="00AE7B9D" w:rsidRDefault="00342C4E" w:rsidP="00342C4E">
      <w:pPr>
        <w:pStyle w:val="ad"/>
        <w:jc w:val="right"/>
        <w:rPr>
          <w:b w:val="0"/>
          <w:iCs/>
          <w:caps w:val="0"/>
          <w:sz w:val="26"/>
          <w:szCs w:val="26"/>
        </w:rPr>
      </w:pPr>
      <w:r>
        <w:rPr>
          <w:b w:val="0"/>
          <w:iCs/>
          <w:caps w:val="0"/>
          <w:sz w:val="26"/>
          <w:szCs w:val="26"/>
        </w:rPr>
        <w:t xml:space="preserve">К </w:t>
      </w:r>
      <w:r w:rsidRPr="00AE7B9D">
        <w:rPr>
          <w:b w:val="0"/>
          <w:iCs/>
          <w:caps w:val="0"/>
          <w:sz w:val="26"/>
          <w:szCs w:val="26"/>
        </w:rPr>
        <w:t xml:space="preserve">договору № </w:t>
      </w:r>
      <w:r w:rsidR="00B9249D">
        <w:rPr>
          <w:b w:val="0"/>
          <w:iCs/>
          <w:caps w:val="0"/>
          <w:sz w:val="26"/>
          <w:szCs w:val="26"/>
        </w:rPr>
        <w:t>ГС-90.18</w:t>
      </w:r>
      <w:r>
        <w:rPr>
          <w:b w:val="0"/>
          <w:iCs/>
          <w:caps w:val="0"/>
          <w:sz w:val="26"/>
          <w:szCs w:val="26"/>
        </w:rPr>
        <w:t>/__________</w:t>
      </w:r>
      <w:r w:rsidRPr="00AE7B9D">
        <w:rPr>
          <w:b w:val="0"/>
          <w:iCs/>
          <w:caps w:val="0"/>
          <w:sz w:val="26"/>
          <w:szCs w:val="26"/>
        </w:rPr>
        <w:t xml:space="preserve">   </w:t>
      </w:r>
    </w:p>
    <w:p w:rsidR="00342C4E" w:rsidRDefault="00342C4E" w:rsidP="00342C4E">
      <w:pPr>
        <w:pStyle w:val="ad"/>
        <w:jc w:val="right"/>
        <w:rPr>
          <w:b w:val="0"/>
          <w:iCs/>
          <w:caps w:val="0"/>
          <w:sz w:val="26"/>
          <w:szCs w:val="26"/>
        </w:rPr>
      </w:pPr>
      <w:r w:rsidRPr="00AE7B9D">
        <w:rPr>
          <w:b w:val="0"/>
          <w:iCs/>
          <w:caps w:val="0"/>
          <w:sz w:val="26"/>
          <w:szCs w:val="26"/>
        </w:rPr>
        <w:t>от « __</w:t>
      </w:r>
      <w:r>
        <w:rPr>
          <w:b w:val="0"/>
          <w:iCs/>
          <w:caps w:val="0"/>
          <w:sz w:val="26"/>
          <w:szCs w:val="26"/>
        </w:rPr>
        <w:t>__</w:t>
      </w:r>
      <w:r w:rsidRPr="00AE7B9D">
        <w:rPr>
          <w:b w:val="0"/>
          <w:iCs/>
          <w:caps w:val="0"/>
          <w:sz w:val="26"/>
          <w:szCs w:val="26"/>
        </w:rPr>
        <w:t xml:space="preserve"> » ___________ 20</w:t>
      </w:r>
      <w:r>
        <w:rPr>
          <w:b w:val="0"/>
          <w:iCs/>
          <w:caps w:val="0"/>
          <w:sz w:val="26"/>
          <w:szCs w:val="26"/>
        </w:rPr>
        <w:t>18</w:t>
      </w:r>
      <w:r w:rsidRPr="00AE7B9D">
        <w:rPr>
          <w:b w:val="0"/>
          <w:iCs/>
          <w:caps w:val="0"/>
          <w:sz w:val="26"/>
          <w:szCs w:val="26"/>
        </w:rPr>
        <w:t>г.</w:t>
      </w:r>
    </w:p>
    <w:p w:rsidR="00342C4E" w:rsidRPr="00342C4E" w:rsidRDefault="00342C4E" w:rsidP="00342C4E">
      <w:pPr>
        <w:pStyle w:val="ad"/>
        <w:rPr>
          <w:iCs/>
          <w:caps w:val="0"/>
          <w:sz w:val="24"/>
          <w:szCs w:val="24"/>
        </w:rPr>
      </w:pPr>
      <w:r w:rsidRPr="00342C4E">
        <w:rPr>
          <w:iCs/>
          <w:caps w:val="0"/>
          <w:sz w:val="24"/>
          <w:szCs w:val="24"/>
        </w:rPr>
        <w:t>ФОРМА</w:t>
      </w:r>
    </w:p>
    <w:p w:rsidR="00342C4E" w:rsidRPr="00342C4E" w:rsidRDefault="00342C4E" w:rsidP="00342C4E">
      <w:pPr>
        <w:jc w:val="center"/>
        <w:rPr>
          <w:b/>
        </w:rPr>
      </w:pPr>
      <w:r w:rsidRPr="00342C4E">
        <w:rPr>
          <w:b/>
        </w:rPr>
        <w:t>Спецификация  работ по проектированию</w:t>
      </w:r>
    </w:p>
    <w:p w:rsidR="00342C4E" w:rsidRDefault="00342C4E" w:rsidP="00342C4E">
      <w:pPr>
        <w:pStyle w:val="ad"/>
        <w:jc w:val="right"/>
        <w:rPr>
          <w:b w:val="0"/>
          <w:iCs/>
          <w:caps w:val="0"/>
          <w:sz w:val="26"/>
          <w:szCs w:val="26"/>
        </w:rPr>
      </w:pPr>
    </w:p>
    <w:tbl>
      <w:tblPr>
        <w:tblW w:w="14664" w:type="dxa"/>
        <w:tblInd w:w="817" w:type="dxa"/>
        <w:tblLook w:val="04A0" w:firstRow="1" w:lastRow="0" w:firstColumn="1" w:lastColumn="0" w:noHBand="0" w:noVBand="1"/>
      </w:tblPr>
      <w:tblGrid>
        <w:gridCol w:w="580"/>
        <w:gridCol w:w="6224"/>
        <w:gridCol w:w="1540"/>
        <w:gridCol w:w="1060"/>
        <w:gridCol w:w="1540"/>
        <w:gridCol w:w="1540"/>
        <w:gridCol w:w="2180"/>
      </w:tblGrid>
      <w:tr w:rsidR="00B9623F" w:rsidTr="00B9623F">
        <w:trPr>
          <w:trHeight w:val="12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r>
              <w:rPr>
                <w:b/>
                <w:bCs/>
              </w:rPr>
              <w:br/>
              <w:t>п/п</w:t>
            </w:r>
          </w:p>
        </w:tc>
        <w:tc>
          <w:tcPr>
            <w:tcW w:w="6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Работ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Цена за ед., руб. без НДС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Кол-во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Стоимость,  руб. без НДС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НДС 18%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Стоимость, руб.                 с учетом НДС</w:t>
            </w:r>
          </w:p>
        </w:tc>
      </w:tr>
      <w:tr w:rsidR="00B9623F" w:rsidTr="00B9623F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6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</w:tr>
      <w:tr w:rsidR="00B9623F" w:rsidTr="00B9623F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6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</w:tr>
      <w:tr w:rsidR="00B9623F" w:rsidTr="00B9623F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6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</w:tr>
      <w:tr w:rsidR="00B9623F" w:rsidTr="00B9623F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6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</w:tr>
      <w:tr w:rsidR="00B9623F" w:rsidTr="00B9623F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6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</w:tr>
      <w:tr w:rsidR="00B9623F" w:rsidTr="00B9623F">
        <w:trPr>
          <w:trHeight w:val="330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6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</w:tr>
      <w:tr w:rsidR="00B9623F" w:rsidTr="00B9623F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2C4E" w:rsidRDefault="00342C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</w:tr>
      <w:tr w:rsidR="00B9623F" w:rsidTr="00B9623F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</w:tr>
      <w:tr w:rsidR="00B9623F" w:rsidTr="00B9623F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9623F" w:rsidTr="00B9623F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2C4E" w:rsidRDefault="00342C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</w:tr>
      <w:tr w:rsidR="00B9623F" w:rsidTr="00B9623F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2C4E" w:rsidRDefault="00342C4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</w:pPr>
            <w:r>
              <w:t> </w:t>
            </w:r>
          </w:p>
        </w:tc>
      </w:tr>
      <w:tr w:rsidR="00B9623F" w:rsidTr="00B9623F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6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4E" w:rsidRDefault="00342C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</w:tbl>
    <w:p w:rsidR="00342C4E" w:rsidRDefault="00342C4E" w:rsidP="00342C4E">
      <w:pPr>
        <w:pStyle w:val="ad"/>
        <w:jc w:val="right"/>
        <w:rPr>
          <w:b w:val="0"/>
          <w:iCs/>
          <w:caps w:val="0"/>
          <w:sz w:val="26"/>
          <w:szCs w:val="26"/>
        </w:rPr>
      </w:pPr>
    </w:p>
    <w:tbl>
      <w:tblPr>
        <w:tblStyle w:val="af6"/>
        <w:tblW w:w="1460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00"/>
        <w:gridCol w:w="7300"/>
      </w:tblGrid>
      <w:tr w:rsidR="00342C4E" w:rsidRPr="00DF277F" w:rsidTr="00B9623F">
        <w:tc>
          <w:tcPr>
            <w:tcW w:w="7300" w:type="dxa"/>
          </w:tcPr>
          <w:p w:rsidR="00342C4E" w:rsidRPr="00DF277F" w:rsidRDefault="00342C4E" w:rsidP="00513803">
            <w:pPr>
              <w:spacing w:after="60"/>
              <w:rPr>
                <w:b/>
                <w:sz w:val="26"/>
                <w:szCs w:val="26"/>
              </w:rPr>
            </w:pPr>
            <w:r w:rsidRPr="00DF277F">
              <w:rPr>
                <w:b/>
                <w:bCs/>
                <w:sz w:val="26"/>
                <w:szCs w:val="26"/>
              </w:rPr>
              <w:t>Заказчик</w:t>
            </w:r>
            <w:r w:rsidRPr="00DF277F">
              <w:rPr>
                <w:b/>
                <w:sz w:val="26"/>
                <w:szCs w:val="26"/>
              </w:rPr>
              <w:t>:</w:t>
            </w:r>
          </w:p>
          <w:p w:rsidR="00342C4E" w:rsidRPr="00DF277F" w:rsidRDefault="00342C4E" w:rsidP="00513803">
            <w:pPr>
              <w:spacing w:after="60"/>
              <w:rPr>
                <w:sz w:val="26"/>
                <w:szCs w:val="26"/>
              </w:rPr>
            </w:pPr>
          </w:p>
          <w:p w:rsidR="00342C4E" w:rsidRPr="00DF277F" w:rsidRDefault="00342C4E" w:rsidP="00B9623F">
            <w:pPr>
              <w:spacing w:after="60"/>
              <w:rPr>
                <w:sz w:val="26"/>
                <w:szCs w:val="26"/>
              </w:rPr>
            </w:pPr>
            <w:r w:rsidRPr="00DF277F">
              <w:rPr>
                <w:sz w:val="26"/>
                <w:szCs w:val="26"/>
              </w:rPr>
              <w:t xml:space="preserve">_________________ </w:t>
            </w:r>
            <w:r w:rsidR="00B9623F">
              <w:rPr>
                <w:sz w:val="26"/>
                <w:szCs w:val="26"/>
              </w:rPr>
              <w:t>/____________</w:t>
            </w:r>
            <w:r w:rsidRPr="00DF277F">
              <w:rPr>
                <w:sz w:val="26"/>
                <w:szCs w:val="26"/>
              </w:rPr>
              <w:t>.</w:t>
            </w:r>
          </w:p>
        </w:tc>
        <w:tc>
          <w:tcPr>
            <w:tcW w:w="7300" w:type="dxa"/>
          </w:tcPr>
          <w:p w:rsidR="00342C4E" w:rsidRPr="004410CD" w:rsidRDefault="00342C4E" w:rsidP="00513803">
            <w:pPr>
              <w:spacing w:after="60"/>
              <w:rPr>
                <w:b/>
                <w:sz w:val="26"/>
                <w:szCs w:val="26"/>
              </w:rPr>
            </w:pPr>
            <w:r w:rsidRPr="004410CD">
              <w:rPr>
                <w:b/>
                <w:sz w:val="26"/>
                <w:szCs w:val="26"/>
              </w:rPr>
              <w:t>Подрядчик:</w:t>
            </w:r>
          </w:p>
          <w:p w:rsidR="00B9623F" w:rsidRDefault="00B9623F" w:rsidP="00513803">
            <w:pPr>
              <w:spacing w:after="60"/>
              <w:rPr>
                <w:sz w:val="26"/>
                <w:szCs w:val="26"/>
              </w:rPr>
            </w:pPr>
          </w:p>
          <w:p w:rsidR="00342C4E" w:rsidRPr="00DF277F" w:rsidRDefault="00342C4E" w:rsidP="00B9623F">
            <w:pPr>
              <w:spacing w:after="60"/>
              <w:rPr>
                <w:sz w:val="26"/>
                <w:szCs w:val="26"/>
              </w:rPr>
            </w:pPr>
            <w:r w:rsidRPr="004410CD">
              <w:rPr>
                <w:sz w:val="26"/>
                <w:szCs w:val="26"/>
              </w:rPr>
              <w:t xml:space="preserve">_____________ </w:t>
            </w:r>
            <w:r w:rsidR="00B9623F">
              <w:rPr>
                <w:sz w:val="26"/>
                <w:szCs w:val="26"/>
              </w:rPr>
              <w:t>/________________</w:t>
            </w:r>
          </w:p>
        </w:tc>
      </w:tr>
    </w:tbl>
    <w:p w:rsidR="00342C4E" w:rsidRDefault="00342C4E" w:rsidP="00342C4E">
      <w:pPr>
        <w:pStyle w:val="ad"/>
        <w:jc w:val="right"/>
        <w:rPr>
          <w:b w:val="0"/>
          <w:iCs/>
          <w:caps w:val="0"/>
          <w:sz w:val="26"/>
          <w:szCs w:val="26"/>
        </w:rPr>
      </w:pPr>
    </w:p>
    <w:p w:rsidR="00B9623F" w:rsidRDefault="00B9623F" w:rsidP="00B9623F">
      <w:pPr>
        <w:pStyle w:val="ad"/>
        <w:jc w:val="right"/>
        <w:rPr>
          <w:b w:val="0"/>
          <w:iCs/>
          <w:caps w:val="0"/>
          <w:sz w:val="26"/>
          <w:szCs w:val="26"/>
        </w:rPr>
        <w:sectPr w:rsidR="00B9623F" w:rsidSect="00B9623F">
          <w:pgSz w:w="16838" w:h="11906" w:orient="landscape"/>
          <w:pgMar w:top="1276" w:right="851" w:bottom="924" w:left="238" w:header="709" w:footer="709" w:gutter="0"/>
          <w:cols w:space="708"/>
          <w:titlePg/>
          <w:docGrid w:linePitch="360"/>
        </w:sectPr>
      </w:pPr>
    </w:p>
    <w:p w:rsidR="00B9623F" w:rsidRDefault="00B9623F" w:rsidP="00B9623F">
      <w:pPr>
        <w:pStyle w:val="ad"/>
        <w:jc w:val="right"/>
        <w:rPr>
          <w:b w:val="0"/>
          <w:iCs/>
          <w:caps w:val="0"/>
          <w:sz w:val="26"/>
          <w:szCs w:val="26"/>
        </w:rPr>
      </w:pPr>
      <w:r w:rsidRPr="00AE7B9D">
        <w:rPr>
          <w:b w:val="0"/>
          <w:iCs/>
          <w:caps w:val="0"/>
          <w:sz w:val="26"/>
          <w:szCs w:val="26"/>
        </w:rPr>
        <w:lastRenderedPageBreak/>
        <w:t>Приложение №</w:t>
      </w:r>
      <w:r>
        <w:rPr>
          <w:b w:val="0"/>
          <w:iCs/>
          <w:caps w:val="0"/>
          <w:sz w:val="26"/>
          <w:szCs w:val="26"/>
        </w:rPr>
        <w:t xml:space="preserve"> 2</w:t>
      </w:r>
    </w:p>
    <w:p w:rsidR="00B9623F" w:rsidRDefault="00B9623F" w:rsidP="00B9623F">
      <w:pPr>
        <w:pStyle w:val="ad"/>
        <w:jc w:val="right"/>
        <w:rPr>
          <w:b w:val="0"/>
          <w:iCs/>
          <w:caps w:val="0"/>
          <w:sz w:val="26"/>
          <w:szCs w:val="26"/>
        </w:rPr>
      </w:pPr>
      <w:r>
        <w:rPr>
          <w:b w:val="0"/>
          <w:iCs/>
          <w:caps w:val="0"/>
          <w:sz w:val="26"/>
          <w:szCs w:val="26"/>
        </w:rPr>
        <w:t xml:space="preserve"> </w:t>
      </w:r>
      <w:r w:rsidRPr="00AE7B9D">
        <w:rPr>
          <w:b w:val="0"/>
          <w:iCs/>
          <w:caps w:val="0"/>
          <w:sz w:val="26"/>
          <w:szCs w:val="26"/>
        </w:rPr>
        <w:t xml:space="preserve">к </w:t>
      </w:r>
      <w:r>
        <w:rPr>
          <w:b w:val="0"/>
          <w:iCs/>
          <w:caps w:val="0"/>
          <w:sz w:val="26"/>
          <w:szCs w:val="26"/>
        </w:rPr>
        <w:t>Заказу №__________ от «__»_____ 20__г.</w:t>
      </w:r>
    </w:p>
    <w:p w:rsidR="00B9623F" w:rsidRPr="00AE7B9D" w:rsidRDefault="00B9623F" w:rsidP="00B9623F">
      <w:pPr>
        <w:pStyle w:val="ad"/>
        <w:jc w:val="right"/>
        <w:rPr>
          <w:b w:val="0"/>
          <w:iCs/>
          <w:caps w:val="0"/>
          <w:sz w:val="26"/>
          <w:szCs w:val="26"/>
        </w:rPr>
      </w:pPr>
      <w:r>
        <w:rPr>
          <w:b w:val="0"/>
          <w:iCs/>
          <w:caps w:val="0"/>
          <w:sz w:val="26"/>
          <w:szCs w:val="26"/>
        </w:rPr>
        <w:t xml:space="preserve">К </w:t>
      </w:r>
      <w:r w:rsidRPr="00AE7B9D">
        <w:rPr>
          <w:b w:val="0"/>
          <w:iCs/>
          <w:caps w:val="0"/>
          <w:sz w:val="26"/>
          <w:szCs w:val="26"/>
        </w:rPr>
        <w:t xml:space="preserve">договору № </w:t>
      </w:r>
      <w:r w:rsidR="00B9249D">
        <w:rPr>
          <w:b w:val="0"/>
          <w:iCs/>
          <w:caps w:val="0"/>
          <w:sz w:val="26"/>
          <w:szCs w:val="26"/>
        </w:rPr>
        <w:t>ГС-90.18</w:t>
      </w:r>
      <w:r>
        <w:rPr>
          <w:b w:val="0"/>
          <w:iCs/>
          <w:caps w:val="0"/>
          <w:sz w:val="26"/>
          <w:szCs w:val="26"/>
        </w:rPr>
        <w:t>/____</w:t>
      </w:r>
      <w:r w:rsidR="00B9249D">
        <w:rPr>
          <w:b w:val="0"/>
          <w:iCs/>
          <w:caps w:val="0"/>
          <w:sz w:val="26"/>
          <w:szCs w:val="26"/>
        </w:rPr>
        <w:t>__</w:t>
      </w:r>
      <w:r>
        <w:rPr>
          <w:b w:val="0"/>
          <w:iCs/>
          <w:caps w:val="0"/>
          <w:sz w:val="26"/>
          <w:szCs w:val="26"/>
        </w:rPr>
        <w:t>______</w:t>
      </w:r>
    </w:p>
    <w:p w:rsidR="00B9623F" w:rsidRDefault="00B9623F" w:rsidP="00B9623F">
      <w:pPr>
        <w:pStyle w:val="ad"/>
        <w:jc w:val="right"/>
        <w:rPr>
          <w:b w:val="0"/>
          <w:iCs/>
          <w:caps w:val="0"/>
          <w:sz w:val="26"/>
          <w:szCs w:val="26"/>
        </w:rPr>
      </w:pPr>
      <w:r w:rsidRPr="00AE7B9D">
        <w:rPr>
          <w:b w:val="0"/>
          <w:iCs/>
          <w:caps w:val="0"/>
          <w:sz w:val="26"/>
          <w:szCs w:val="26"/>
        </w:rPr>
        <w:t>от « __</w:t>
      </w:r>
      <w:r>
        <w:rPr>
          <w:b w:val="0"/>
          <w:iCs/>
          <w:caps w:val="0"/>
          <w:sz w:val="26"/>
          <w:szCs w:val="26"/>
        </w:rPr>
        <w:t>__</w:t>
      </w:r>
      <w:r w:rsidRPr="00AE7B9D">
        <w:rPr>
          <w:b w:val="0"/>
          <w:iCs/>
          <w:caps w:val="0"/>
          <w:sz w:val="26"/>
          <w:szCs w:val="26"/>
        </w:rPr>
        <w:t xml:space="preserve"> » ___________ 20</w:t>
      </w:r>
      <w:r>
        <w:rPr>
          <w:b w:val="0"/>
          <w:iCs/>
          <w:caps w:val="0"/>
          <w:sz w:val="26"/>
          <w:szCs w:val="26"/>
        </w:rPr>
        <w:t>18</w:t>
      </w:r>
      <w:r w:rsidRPr="00AE7B9D">
        <w:rPr>
          <w:b w:val="0"/>
          <w:iCs/>
          <w:caps w:val="0"/>
          <w:sz w:val="26"/>
          <w:szCs w:val="26"/>
        </w:rPr>
        <w:t>г.</w:t>
      </w:r>
    </w:p>
    <w:p w:rsidR="00B9623F" w:rsidRDefault="00B9623F" w:rsidP="00B9623F">
      <w:pPr>
        <w:pStyle w:val="ad"/>
        <w:rPr>
          <w:iCs/>
          <w:caps w:val="0"/>
          <w:sz w:val="24"/>
          <w:szCs w:val="24"/>
        </w:rPr>
      </w:pPr>
    </w:p>
    <w:p w:rsidR="00B9623F" w:rsidRPr="00342C4E" w:rsidRDefault="00B9623F" w:rsidP="00B9623F">
      <w:pPr>
        <w:pStyle w:val="ad"/>
        <w:rPr>
          <w:iCs/>
          <w:caps w:val="0"/>
          <w:sz w:val="24"/>
          <w:szCs w:val="24"/>
        </w:rPr>
      </w:pPr>
      <w:r w:rsidRPr="00342C4E">
        <w:rPr>
          <w:iCs/>
          <w:caps w:val="0"/>
          <w:sz w:val="24"/>
          <w:szCs w:val="24"/>
        </w:rPr>
        <w:t>ФОРМА</w:t>
      </w:r>
    </w:p>
    <w:p w:rsidR="00B9623F" w:rsidRDefault="00B9623F" w:rsidP="00B9623F">
      <w:pPr>
        <w:jc w:val="center"/>
        <w:rPr>
          <w:b/>
        </w:rPr>
      </w:pPr>
      <w:r>
        <w:rPr>
          <w:b/>
        </w:rPr>
        <w:t>График</w:t>
      </w:r>
    </w:p>
    <w:p w:rsidR="00B9623F" w:rsidRPr="00342C4E" w:rsidRDefault="00B9623F" w:rsidP="00B9623F">
      <w:pPr>
        <w:jc w:val="center"/>
        <w:rPr>
          <w:b/>
        </w:rPr>
      </w:pPr>
      <w:r>
        <w:rPr>
          <w:b/>
        </w:rPr>
        <w:t>выполнения</w:t>
      </w:r>
      <w:r w:rsidRPr="00342C4E">
        <w:rPr>
          <w:b/>
        </w:rPr>
        <w:t xml:space="preserve">  работ по проектированию</w:t>
      </w:r>
    </w:p>
    <w:p w:rsidR="00B9623F" w:rsidRDefault="00B9623F" w:rsidP="00342C4E">
      <w:pPr>
        <w:pStyle w:val="ad"/>
        <w:jc w:val="right"/>
        <w:rPr>
          <w:b w:val="0"/>
          <w:iCs/>
          <w:caps w:val="0"/>
          <w:sz w:val="26"/>
          <w:szCs w:val="26"/>
        </w:rPr>
      </w:pPr>
    </w:p>
    <w:tbl>
      <w:tblPr>
        <w:tblW w:w="9680" w:type="dxa"/>
        <w:tblInd w:w="113" w:type="dxa"/>
        <w:tblLook w:val="04A0" w:firstRow="1" w:lastRow="0" w:firstColumn="1" w:lastColumn="0" w:noHBand="0" w:noVBand="1"/>
      </w:tblPr>
      <w:tblGrid>
        <w:gridCol w:w="3580"/>
        <w:gridCol w:w="1960"/>
        <w:gridCol w:w="1800"/>
        <w:gridCol w:w="2340"/>
      </w:tblGrid>
      <w:tr w:rsidR="00B9623F" w:rsidTr="00B9623F">
        <w:trPr>
          <w:trHeight w:val="975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23F" w:rsidRDefault="00B9623F">
            <w:pPr>
              <w:jc w:val="center"/>
            </w:pPr>
            <w:r>
              <w:t>Наименование Работ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23F" w:rsidRDefault="00B9623F">
            <w:pPr>
              <w:jc w:val="center"/>
            </w:pPr>
            <w:r>
              <w:t>Сроки начала Работ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23F" w:rsidRDefault="00B9623F">
            <w:pPr>
              <w:jc w:val="center"/>
            </w:pPr>
            <w:r>
              <w:t>Сроки окончания Работ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23F" w:rsidRDefault="00B9623F">
            <w:pPr>
              <w:jc w:val="center"/>
            </w:pPr>
            <w:r>
              <w:t xml:space="preserve"> Стоимость, руб.  </w:t>
            </w:r>
          </w:p>
        </w:tc>
      </w:tr>
      <w:tr w:rsidR="00B9623F" w:rsidTr="00B9623F">
        <w:trPr>
          <w:trHeight w:val="97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23F" w:rsidRDefault="00B9623F">
            <w: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23F" w:rsidRDefault="00B9623F">
            <w:pPr>
              <w:jc w:val="center"/>
            </w:pPr>
            <w:r>
              <w:t>С даты подписания настоящего Заказа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23F" w:rsidRDefault="00B9623F">
            <w:pPr>
              <w:jc w:val="center"/>
            </w:pPr>
            <w: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23F" w:rsidRDefault="00B9623F">
            <w:pPr>
              <w:jc w:val="center"/>
            </w:pPr>
            <w:r>
              <w:t> </w:t>
            </w:r>
          </w:p>
        </w:tc>
      </w:tr>
      <w:tr w:rsidR="00B9623F" w:rsidTr="00B9623F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23F" w:rsidRDefault="00B9623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Итого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23F" w:rsidRDefault="00B962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23F" w:rsidRDefault="00B962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23F" w:rsidRDefault="00B9623F">
            <w:pPr>
              <w:jc w:val="center"/>
            </w:pPr>
            <w:r>
              <w:t> </w:t>
            </w:r>
          </w:p>
        </w:tc>
      </w:tr>
      <w:tr w:rsidR="00B9623F" w:rsidTr="00B9623F">
        <w:trPr>
          <w:trHeight w:val="46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23F" w:rsidRDefault="00B9623F">
            <w:pPr>
              <w:rPr>
                <w:b/>
                <w:bCs/>
              </w:rPr>
            </w:pPr>
            <w:r>
              <w:rPr>
                <w:b/>
                <w:bCs/>
              </w:rPr>
              <w:t>НДС 18%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23F" w:rsidRDefault="00B962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23F" w:rsidRDefault="00B962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23F" w:rsidRDefault="00B962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9623F" w:rsidTr="00B9623F">
        <w:trPr>
          <w:trHeight w:val="43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23F" w:rsidRDefault="00B9623F">
            <w:pPr>
              <w:rPr>
                <w:b/>
                <w:bCs/>
              </w:rPr>
            </w:pPr>
            <w:r>
              <w:rPr>
                <w:b/>
                <w:bCs/>
              </w:rPr>
              <w:t>Итого с НДС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23F" w:rsidRDefault="00B962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23F" w:rsidRDefault="00B962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23F" w:rsidRDefault="00B962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</w:tbl>
    <w:p w:rsidR="00B9623F" w:rsidRDefault="00B9623F" w:rsidP="00342C4E">
      <w:pPr>
        <w:pStyle w:val="ad"/>
        <w:jc w:val="right"/>
        <w:rPr>
          <w:b w:val="0"/>
          <w:iCs/>
          <w:caps w:val="0"/>
          <w:sz w:val="26"/>
          <w:szCs w:val="26"/>
        </w:rPr>
      </w:pPr>
    </w:p>
    <w:tbl>
      <w:tblPr>
        <w:tblStyle w:val="af6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962"/>
      </w:tblGrid>
      <w:tr w:rsidR="00B9623F" w:rsidRPr="00DF277F" w:rsidTr="00513803">
        <w:tc>
          <w:tcPr>
            <w:tcW w:w="4672" w:type="dxa"/>
          </w:tcPr>
          <w:p w:rsidR="00B9623F" w:rsidRPr="00DF277F" w:rsidRDefault="00B9623F" w:rsidP="00513803">
            <w:pPr>
              <w:spacing w:after="60"/>
              <w:rPr>
                <w:b/>
                <w:sz w:val="26"/>
                <w:szCs w:val="26"/>
              </w:rPr>
            </w:pPr>
            <w:r w:rsidRPr="00DF277F">
              <w:rPr>
                <w:b/>
                <w:bCs/>
                <w:sz w:val="26"/>
                <w:szCs w:val="26"/>
              </w:rPr>
              <w:t>Заказчик</w:t>
            </w:r>
            <w:r w:rsidRPr="00DF277F">
              <w:rPr>
                <w:b/>
                <w:sz w:val="26"/>
                <w:szCs w:val="26"/>
              </w:rPr>
              <w:t>:</w:t>
            </w:r>
          </w:p>
          <w:p w:rsidR="00B9623F" w:rsidRPr="00DF277F" w:rsidRDefault="00B9623F" w:rsidP="00513803">
            <w:pPr>
              <w:spacing w:after="60"/>
              <w:rPr>
                <w:sz w:val="26"/>
                <w:szCs w:val="26"/>
              </w:rPr>
            </w:pPr>
          </w:p>
          <w:p w:rsidR="00B9623F" w:rsidRPr="00DF277F" w:rsidRDefault="00B9623F" w:rsidP="00513803">
            <w:pPr>
              <w:spacing w:after="60"/>
              <w:rPr>
                <w:sz w:val="26"/>
                <w:szCs w:val="26"/>
              </w:rPr>
            </w:pPr>
            <w:r w:rsidRPr="00DF277F">
              <w:rPr>
                <w:sz w:val="26"/>
                <w:szCs w:val="26"/>
              </w:rPr>
              <w:t xml:space="preserve">_________________ </w:t>
            </w:r>
            <w:r>
              <w:rPr>
                <w:sz w:val="26"/>
                <w:szCs w:val="26"/>
              </w:rPr>
              <w:t>/____________</w:t>
            </w:r>
            <w:r w:rsidRPr="00DF277F">
              <w:rPr>
                <w:sz w:val="26"/>
                <w:szCs w:val="26"/>
              </w:rPr>
              <w:t>.</w:t>
            </w:r>
          </w:p>
        </w:tc>
        <w:tc>
          <w:tcPr>
            <w:tcW w:w="4962" w:type="dxa"/>
          </w:tcPr>
          <w:p w:rsidR="00B9623F" w:rsidRPr="004410CD" w:rsidRDefault="00B9623F" w:rsidP="00513803">
            <w:pPr>
              <w:spacing w:after="60"/>
              <w:rPr>
                <w:b/>
                <w:sz w:val="26"/>
                <w:szCs w:val="26"/>
              </w:rPr>
            </w:pPr>
            <w:r w:rsidRPr="004410CD">
              <w:rPr>
                <w:b/>
                <w:sz w:val="26"/>
                <w:szCs w:val="26"/>
              </w:rPr>
              <w:t>Подрядчик:</w:t>
            </w:r>
          </w:p>
          <w:p w:rsidR="00B9623F" w:rsidRDefault="00B9623F" w:rsidP="00513803">
            <w:pPr>
              <w:spacing w:after="60"/>
              <w:rPr>
                <w:sz w:val="26"/>
                <w:szCs w:val="26"/>
              </w:rPr>
            </w:pPr>
          </w:p>
          <w:p w:rsidR="00B9623F" w:rsidRPr="00DF277F" w:rsidRDefault="00B9623F" w:rsidP="00513803">
            <w:pPr>
              <w:spacing w:after="60"/>
              <w:rPr>
                <w:sz w:val="26"/>
                <w:szCs w:val="26"/>
              </w:rPr>
            </w:pPr>
            <w:r w:rsidRPr="004410CD">
              <w:rPr>
                <w:sz w:val="26"/>
                <w:szCs w:val="26"/>
              </w:rPr>
              <w:t xml:space="preserve">_____________ </w:t>
            </w:r>
            <w:r>
              <w:rPr>
                <w:sz w:val="26"/>
                <w:szCs w:val="26"/>
              </w:rPr>
              <w:t>/________________</w:t>
            </w:r>
          </w:p>
        </w:tc>
      </w:tr>
    </w:tbl>
    <w:p w:rsidR="00342C4E" w:rsidRDefault="00342C4E" w:rsidP="00342C4E">
      <w:pPr>
        <w:pStyle w:val="ad"/>
        <w:jc w:val="right"/>
        <w:rPr>
          <w:b w:val="0"/>
          <w:iCs/>
          <w:caps w:val="0"/>
          <w:sz w:val="26"/>
          <w:szCs w:val="26"/>
        </w:rPr>
      </w:pPr>
    </w:p>
    <w:p w:rsidR="00B9623F" w:rsidRDefault="00B9623F" w:rsidP="00342C4E">
      <w:pPr>
        <w:pStyle w:val="ad"/>
        <w:jc w:val="right"/>
        <w:rPr>
          <w:b w:val="0"/>
          <w:iCs/>
          <w:caps w:val="0"/>
          <w:sz w:val="26"/>
          <w:szCs w:val="26"/>
        </w:rPr>
      </w:pPr>
    </w:p>
    <w:p w:rsidR="00342C4E" w:rsidRDefault="00342C4E" w:rsidP="00B9623F">
      <w:pPr>
        <w:pStyle w:val="ad"/>
        <w:pageBreakBefore/>
        <w:jc w:val="right"/>
        <w:rPr>
          <w:b w:val="0"/>
          <w:iCs/>
          <w:caps w:val="0"/>
          <w:sz w:val="26"/>
          <w:szCs w:val="26"/>
        </w:rPr>
      </w:pPr>
      <w:r w:rsidRPr="00AE7B9D">
        <w:rPr>
          <w:b w:val="0"/>
          <w:iCs/>
          <w:caps w:val="0"/>
          <w:sz w:val="26"/>
          <w:szCs w:val="26"/>
        </w:rPr>
        <w:lastRenderedPageBreak/>
        <w:t>Приложение №</w:t>
      </w:r>
      <w:r>
        <w:rPr>
          <w:b w:val="0"/>
          <w:iCs/>
          <w:caps w:val="0"/>
          <w:sz w:val="26"/>
          <w:szCs w:val="26"/>
        </w:rPr>
        <w:t xml:space="preserve"> 3</w:t>
      </w:r>
    </w:p>
    <w:p w:rsidR="00342C4E" w:rsidRDefault="00342C4E" w:rsidP="00342C4E">
      <w:pPr>
        <w:pStyle w:val="ad"/>
        <w:jc w:val="right"/>
        <w:rPr>
          <w:b w:val="0"/>
          <w:iCs/>
          <w:caps w:val="0"/>
          <w:sz w:val="26"/>
          <w:szCs w:val="26"/>
        </w:rPr>
      </w:pPr>
      <w:r>
        <w:rPr>
          <w:b w:val="0"/>
          <w:iCs/>
          <w:caps w:val="0"/>
          <w:sz w:val="26"/>
          <w:szCs w:val="26"/>
        </w:rPr>
        <w:t xml:space="preserve"> </w:t>
      </w:r>
      <w:r w:rsidRPr="00AE7B9D">
        <w:rPr>
          <w:b w:val="0"/>
          <w:iCs/>
          <w:caps w:val="0"/>
          <w:sz w:val="26"/>
          <w:szCs w:val="26"/>
        </w:rPr>
        <w:t xml:space="preserve">к </w:t>
      </w:r>
      <w:r>
        <w:rPr>
          <w:b w:val="0"/>
          <w:iCs/>
          <w:caps w:val="0"/>
          <w:sz w:val="26"/>
          <w:szCs w:val="26"/>
        </w:rPr>
        <w:t>Заказу №__________ от «__»_____ 20__г.</w:t>
      </w:r>
    </w:p>
    <w:p w:rsidR="00342C4E" w:rsidRPr="00AE7B9D" w:rsidRDefault="00342C4E" w:rsidP="00B9623F">
      <w:pPr>
        <w:pStyle w:val="ad"/>
        <w:spacing w:before="60" w:after="60"/>
        <w:jc w:val="right"/>
        <w:rPr>
          <w:b w:val="0"/>
          <w:iCs/>
          <w:caps w:val="0"/>
          <w:sz w:val="26"/>
          <w:szCs w:val="26"/>
        </w:rPr>
      </w:pPr>
      <w:r>
        <w:rPr>
          <w:b w:val="0"/>
          <w:iCs/>
          <w:caps w:val="0"/>
          <w:sz w:val="26"/>
          <w:szCs w:val="26"/>
        </w:rPr>
        <w:t xml:space="preserve">К </w:t>
      </w:r>
      <w:r w:rsidRPr="00AE7B9D">
        <w:rPr>
          <w:b w:val="0"/>
          <w:iCs/>
          <w:caps w:val="0"/>
          <w:sz w:val="26"/>
          <w:szCs w:val="26"/>
        </w:rPr>
        <w:t xml:space="preserve">договору № </w:t>
      </w:r>
      <w:r w:rsidR="00B9249D">
        <w:rPr>
          <w:b w:val="0"/>
          <w:iCs/>
          <w:caps w:val="0"/>
          <w:sz w:val="26"/>
          <w:szCs w:val="26"/>
        </w:rPr>
        <w:t>ГС-90.18</w:t>
      </w:r>
      <w:r>
        <w:rPr>
          <w:b w:val="0"/>
          <w:iCs/>
          <w:caps w:val="0"/>
          <w:sz w:val="26"/>
          <w:szCs w:val="26"/>
        </w:rPr>
        <w:t>/__________</w:t>
      </w:r>
      <w:r w:rsidR="00B9249D">
        <w:rPr>
          <w:b w:val="0"/>
          <w:iCs/>
          <w:caps w:val="0"/>
          <w:sz w:val="26"/>
          <w:szCs w:val="26"/>
        </w:rPr>
        <w:t>__</w:t>
      </w:r>
    </w:p>
    <w:p w:rsidR="00342C4E" w:rsidRDefault="00342C4E" w:rsidP="00B9623F">
      <w:pPr>
        <w:pStyle w:val="ad"/>
        <w:spacing w:before="60" w:after="60"/>
        <w:jc w:val="right"/>
        <w:rPr>
          <w:b w:val="0"/>
          <w:iCs/>
          <w:caps w:val="0"/>
          <w:sz w:val="26"/>
          <w:szCs w:val="26"/>
        </w:rPr>
      </w:pPr>
      <w:r w:rsidRPr="00AE7B9D">
        <w:rPr>
          <w:b w:val="0"/>
          <w:iCs/>
          <w:caps w:val="0"/>
          <w:sz w:val="26"/>
          <w:szCs w:val="26"/>
        </w:rPr>
        <w:t>от « __</w:t>
      </w:r>
      <w:r>
        <w:rPr>
          <w:b w:val="0"/>
          <w:iCs/>
          <w:caps w:val="0"/>
          <w:sz w:val="26"/>
          <w:szCs w:val="26"/>
        </w:rPr>
        <w:t>__</w:t>
      </w:r>
      <w:r w:rsidRPr="00AE7B9D">
        <w:rPr>
          <w:b w:val="0"/>
          <w:iCs/>
          <w:caps w:val="0"/>
          <w:sz w:val="26"/>
          <w:szCs w:val="26"/>
        </w:rPr>
        <w:t xml:space="preserve"> » ___________ 20</w:t>
      </w:r>
      <w:r>
        <w:rPr>
          <w:b w:val="0"/>
          <w:iCs/>
          <w:caps w:val="0"/>
          <w:sz w:val="26"/>
          <w:szCs w:val="26"/>
        </w:rPr>
        <w:t>18</w:t>
      </w:r>
      <w:r w:rsidRPr="00AE7B9D">
        <w:rPr>
          <w:b w:val="0"/>
          <w:iCs/>
          <w:caps w:val="0"/>
          <w:sz w:val="26"/>
          <w:szCs w:val="26"/>
        </w:rPr>
        <w:t>г.</w:t>
      </w:r>
    </w:p>
    <w:p w:rsidR="00342C4E" w:rsidRDefault="00342C4E" w:rsidP="00342C4E">
      <w:pPr>
        <w:spacing w:line="240" w:lineRule="atLeast"/>
        <w:ind w:right="4"/>
        <w:jc w:val="right"/>
        <w:rPr>
          <w:sz w:val="26"/>
          <w:szCs w:val="26"/>
        </w:rPr>
      </w:pPr>
    </w:p>
    <w:p w:rsidR="00342C4E" w:rsidRDefault="00342C4E" w:rsidP="00342C4E">
      <w:pPr>
        <w:spacing w:line="240" w:lineRule="atLeast"/>
        <w:ind w:right="4"/>
        <w:jc w:val="right"/>
        <w:rPr>
          <w:sz w:val="26"/>
          <w:szCs w:val="26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5"/>
        <w:gridCol w:w="4926"/>
      </w:tblGrid>
      <w:tr w:rsidR="00342C4E" w:rsidTr="00513803">
        <w:tc>
          <w:tcPr>
            <w:tcW w:w="4925" w:type="dxa"/>
          </w:tcPr>
          <w:p w:rsidR="00342C4E" w:rsidRPr="00BB798F" w:rsidRDefault="00342C4E" w:rsidP="00513803">
            <w:pPr>
              <w:spacing w:line="240" w:lineRule="atLeast"/>
              <w:ind w:right="4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</w:t>
            </w:r>
            <w:r w:rsidRPr="00BB798F">
              <w:rPr>
                <w:b/>
                <w:sz w:val="26"/>
                <w:szCs w:val="26"/>
              </w:rPr>
              <w:t>«СОГЛАСОВАНО»</w:t>
            </w:r>
          </w:p>
        </w:tc>
        <w:tc>
          <w:tcPr>
            <w:tcW w:w="4926" w:type="dxa"/>
          </w:tcPr>
          <w:p w:rsidR="00342C4E" w:rsidRPr="00BB798F" w:rsidRDefault="00342C4E" w:rsidP="00513803">
            <w:pPr>
              <w:spacing w:line="240" w:lineRule="atLeast"/>
              <w:ind w:right="4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</w:t>
            </w:r>
            <w:r w:rsidRPr="00BB798F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342C4E" w:rsidTr="00513803">
        <w:tc>
          <w:tcPr>
            <w:tcW w:w="4925" w:type="dxa"/>
          </w:tcPr>
          <w:p w:rsidR="00342C4E" w:rsidRDefault="00342C4E" w:rsidP="00513803">
            <w:pPr>
              <w:spacing w:line="240" w:lineRule="atLeast"/>
              <w:ind w:right="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_______________________________</w:t>
            </w:r>
          </w:p>
        </w:tc>
        <w:tc>
          <w:tcPr>
            <w:tcW w:w="4926" w:type="dxa"/>
          </w:tcPr>
          <w:p w:rsidR="00342C4E" w:rsidRDefault="00342C4E" w:rsidP="00513803">
            <w:pPr>
              <w:spacing w:line="240" w:lineRule="atLeast"/>
              <w:ind w:right="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_______________________________</w:t>
            </w:r>
          </w:p>
        </w:tc>
      </w:tr>
      <w:tr w:rsidR="00342C4E" w:rsidTr="00513803">
        <w:tc>
          <w:tcPr>
            <w:tcW w:w="4925" w:type="dxa"/>
          </w:tcPr>
          <w:p w:rsidR="00342C4E" w:rsidRDefault="00342C4E" w:rsidP="00513803">
            <w:pPr>
              <w:spacing w:line="240" w:lineRule="atLeast"/>
              <w:ind w:right="4"/>
              <w:rPr>
                <w:sz w:val="26"/>
                <w:szCs w:val="26"/>
              </w:rPr>
            </w:pPr>
          </w:p>
        </w:tc>
        <w:tc>
          <w:tcPr>
            <w:tcW w:w="4926" w:type="dxa"/>
          </w:tcPr>
          <w:p w:rsidR="00342C4E" w:rsidRDefault="00342C4E" w:rsidP="00513803">
            <w:pPr>
              <w:spacing w:line="240" w:lineRule="atLeast"/>
              <w:ind w:right="4"/>
              <w:rPr>
                <w:sz w:val="26"/>
                <w:szCs w:val="26"/>
              </w:rPr>
            </w:pPr>
          </w:p>
        </w:tc>
      </w:tr>
      <w:tr w:rsidR="00342C4E" w:rsidRPr="00222548" w:rsidTr="00513803">
        <w:tc>
          <w:tcPr>
            <w:tcW w:w="4925" w:type="dxa"/>
          </w:tcPr>
          <w:p w:rsidR="00342C4E" w:rsidRPr="00BB798F" w:rsidRDefault="00342C4E" w:rsidP="00513803">
            <w:pPr>
              <w:spacing w:line="240" w:lineRule="atLeast"/>
              <w:ind w:right="4"/>
              <w:jc w:val="right"/>
            </w:pPr>
            <w:r w:rsidRPr="00BB798F">
              <w:t>_______________________________ФИО</w:t>
            </w:r>
          </w:p>
        </w:tc>
        <w:tc>
          <w:tcPr>
            <w:tcW w:w="4926" w:type="dxa"/>
          </w:tcPr>
          <w:p w:rsidR="00342C4E" w:rsidRPr="00BB798F" w:rsidRDefault="00342C4E" w:rsidP="00513803">
            <w:pPr>
              <w:spacing w:line="240" w:lineRule="atLeast"/>
              <w:ind w:right="4"/>
              <w:jc w:val="right"/>
            </w:pPr>
            <w:r w:rsidRPr="00BB798F">
              <w:t>_______________________________ФИО</w:t>
            </w:r>
          </w:p>
        </w:tc>
      </w:tr>
      <w:tr w:rsidR="00342C4E" w:rsidRPr="00222548" w:rsidTr="00513803">
        <w:tc>
          <w:tcPr>
            <w:tcW w:w="4925" w:type="dxa"/>
          </w:tcPr>
          <w:p w:rsidR="00342C4E" w:rsidRDefault="00342C4E" w:rsidP="00513803">
            <w:pPr>
              <w:spacing w:line="240" w:lineRule="atLeast"/>
              <w:ind w:right="4"/>
            </w:pPr>
            <w:r>
              <w:t xml:space="preserve">      </w:t>
            </w:r>
            <w:r w:rsidRPr="00BB798F">
              <w:t>«__» ____________ 20_ г.</w:t>
            </w:r>
          </w:p>
          <w:p w:rsidR="00342C4E" w:rsidRPr="00BB798F" w:rsidRDefault="00342C4E" w:rsidP="00513803">
            <w:pPr>
              <w:spacing w:line="240" w:lineRule="atLeast"/>
              <w:ind w:right="4"/>
            </w:pPr>
            <w:r>
              <w:t xml:space="preserve">     мп</w:t>
            </w:r>
          </w:p>
        </w:tc>
        <w:tc>
          <w:tcPr>
            <w:tcW w:w="4926" w:type="dxa"/>
          </w:tcPr>
          <w:p w:rsidR="00342C4E" w:rsidRDefault="00342C4E" w:rsidP="00513803">
            <w:pPr>
              <w:spacing w:line="240" w:lineRule="atLeast"/>
              <w:ind w:right="4"/>
            </w:pPr>
            <w:r>
              <w:t xml:space="preserve">      </w:t>
            </w:r>
            <w:r w:rsidRPr="00BB798F">
              <w:t>«__» ____________ 20_ г.</w:t>
            </w:r>
          </w:p>
          <w:p w:rsidR="00342C4E" w:rsidRPr="00BB798F" w:rsidRDefault="00342C4E" w:rsidP="00513803">
            <w:pPr>
              <w:spacing w:line="240" w:lineRule="atLeast"/>
              <w:ind w:right="4"/>
            </w:pPr>
            <w:r>
              <w:t xml:space="preserve">       мп</w:t>
            </w:r>
          </w:p>
        </w:tc>
      </w:tr>
    </w:tbl>
    <w:p w:rsidR="00342C4E" w:rsidRDefault="00342C4E" w:rsidP="00342C4E">
      <w:pPr>
        <w:jc w:val="center"/>
      </w:pPr>
    </w:p>
    <w:p w:rsidR="00342C4E" w:rsidRDefault="00342C4E" w:rsidP="00342C4E">
      <w:pPr>
        <w:jc w:val="center"/>
      </w:pPr>
      <w:r>
        <w:t>ФОРМА</w:t>
      </w:r>
    </w:p>
    <w:p w:rsidR="00342C4E" w:rsidRDefault="00342C4E" w:rsidP="00342C4E">
      <w:pPr>
        <w:jc w:val="center"/>
      </w:pPr>
    </w:p>
    <w:p w:rsidR="00342C4E" w:rsidRPr="00741F69" w:rsidRDefault="00342C4E" w:rsidP="00342C4E">
      <w:pPr>
        <w:jc w:val="center"/>
        <w:rPr>
          <w:b/>
        </w:rPr>
      </w:pPr>
      <w:r w:rsidRPr="00741F69">
        <w:rPr>
          <w:b/>
        </w:rPr>
        <w:t>ЗАДАНИЕ</w:t>
      </w:r>
    </w:p>
    <w:p w:rsidR="00342C4E" w:rsidRPr="00741F69" w:rsidRDefault="00342C4E" w:rsidP="00342C4E">
      <w:pPr>
        <w:jc w:val="center"/>
        <w:rPr>
          <w:b/>
        </w:rPr>
      </w:pPr>
      <w:r>
        <w:rPr>
          <w:b/>
        </w:rPr>
        <w:t>на проектирование</w:t>
      </w:r>
    </w:p>
    <w:p w:rsidR="00342C4E" w:rsidRPr="00741F69" w:rsidRDefault="00342C4E" w:rsidP="00342C4E">
      <w:pPr>
        <w:jc w:val="center"/>
      </w:pPr>
      <w:r w:rsidRPr="00741F69">
        <w:t xml:space="preserve">на </w:t>
      </w:r>
      <w:r w:rsidRPr="00273B40">
        <w:t xml:space="preserve">разработку </w:t>
      </w:r>
      <w:r>
        <w:t>__________________</w:t>
      </w:r>
      <w:r w:rsidRPr="00273B40">
        <w:t xml:space="preserve"> по </w:t>
      </w:r>
      <w:r>
        <w:t>проекту</w:t>
      </w:r>
      <w:r w:rsidRPr="00741F69">
        <w:t xml:space="preserve">  </w:t>
      </w:r>
    </w:p>
    <w:p w:rsidR="00342C4E" w:rsidRPr="003A0F5B" w:rsidRDefault="00342C4E" w:rsidP="00342C4E">
      <w:pPr>
        <w:jc w:val="center"/>
      </w:pPr>
      <w:r w:rsidRPr="003A0F5B">
        <w:t>«</w:t>
      </w:r>
      <w:r>
        <w:t>__________________________________________</w:t>
      </w:r>
      <w:r w:rsidRPr="003A0F5B">
        <w:t xml:space="preserve">» </w:t>
      </w:r>
    </w:p>
    <w:p w:rsidR="00342C4E" w:rsidRPr="00741F69" w:rsidRDefault="00342C4E" w:rsidP="00342C4E"/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8"/>
        <w:gridCol w:w="5852"/>
      </w:tblGrid>
      <w:tr w:rsidR="00342C4E" w:rsidRPr="00741F69" w:rsidTr="00513803">
        <w:tc>
          <w:tcPr>
            <w:tcW w:w="10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4E" w:rsidRPr="00741F69" w:rsidRDefault="00342C4E" w:rsidP="00513803">
            <w:pPr>
              <w:jc w:val="both"/>
            </w:pPr>
            <w:r w:rsidRPr="00741F69">
              <w:rPr>
                <w:b/>
              </w:rPr>
              <w:t>1.Общие вопросы</w:t>
            </w:r>
          </w:p>
        </w:tc>
      </w:tr>
      <w:tr w:rsidR="00342C4E" w:rsidRPr="00741F69" w:rsidTr="00513803">
        <w:tc>
          <w:tcPr>
            <w:tcW w:w="4428" w:type="dxa"/>
          </w:tcPr>
          <w:p w:rsidR="00342C4E" w:rsidRDefault="00342C4E" w:rsidP="00513803">
            <w:pPr>
              <w:pStyle w:val="af"/>
            </w:pPr>
            <w:r w:rsidRPr="00741F69">
              <w:t xml:space="preserve">1.1. Наименование </w:t>
            </w:r>
            <w:r>
              <w:t>объекта</w:t>
            </w:r>
          </w:p>
        </w:tc>
        <w:tc>
          <w:tcPr>
            <w:tcW w:w="5852" w:type="dxa"/>
          </w:tcPr>
          <w:p w:rsidR="00342C4E" w:rsidRPr="00741F69" w:rsidRDefault="00342C4E" w:rsidP="00513803">
            <w:pPr>
              <w:jc w:val="both"/>
            </w:pPr>
            <w:r w:rsidRPr="003A0F5B">
              <w:t>«</w:t>
            </w:r>
            <w:r>
              <w:t>___________________________________</w:t>
            </w:r>
            <w:r w:rsidRPr="003A0F5B">
              <w:t>»</w:t>
            </w:r>
          </w:p>
        </w:tc>
      </w:tr>
      <w:tr w:rsidR="00342C4E" w:rsidRPr="00741F69" w:rsidTr="00513803">
        <w:tc>
          <w:tcPr>
            <w:tcW w:w="4428" w:type="dxa"/>
          </w:tcPr>
          <w:p w:rsidR="00342C4E" w:rsidRPr="00741F69" w:rsidRDefault="00342C4E" w:rsidP="00513803">
            <w:pPr>
              <w:pStyle w:val="af"/>
            </w:pPr>
            <w:r w:rsidRPr="00741F69">
              <w:t>1.2.Основание для проектирования</w:t>
            </w:r>
          </w:p>
        </w:tc>
        <w:tc>
          <w:tcPr>
            <w:tcW w:w="5852" w:type="dxa"/>
          </w:tcPr>
          <w:p w:rsidR="00342C4E" w:rsidRPr="00741F69" w:rsidRDefault="00342C4E" w:rsidP="00513803"/>
        </w:tc>
      </w:tr>
      <w:tr w:rsidR="00342C4E" w:rsidRPr="00741F69" w:rsidTr="00513803">
        <w:tc>
          <w:tcPr>
            <w:tcW w:w="4428" w:type="dxa"/>
          </w:tcPr>
          <w:p w:rsidR="00342C4E" w:rsidRPr="00741F69" w:rsidRDefault="00342C4E" w:rsidP="00513803">
            <w:pPr>
              <w:pStyle w:val="af"/>
            </w:pPr>
            <w:r w:rsidRPr="00741F69">
              <w:t>1.3. Цель строительства</w:t>
            </w:r>
          </w:p>
        </w:tc>
        <w:tc>
          <w:tcPr>
            <w:tcW w:w="5852" w:type="dxa"/>
          </w:tcPr>
          <w:p w:rsidR="00342C4E" w:rsidRPr="00F561EE" w:rsidRDefault="00342C4E" w:rsidP="00513803">
            <w:pPr>
              <w:pStyle w:val="af"/>
            </w:pPr>
          </w:p>
        </w:tc>
      </w:tr>
      <w:tr w:rsidR="00342C4E" w:rsidRPr="00741F69" w:rsidTr="00513803">
        <w:tc>
          <w:tcPr>
            <w:tcW w:w="4428" w:type="dxa"/>
          </w:tcPr>
          <w:p w:rsidR="00342C4E" w:rsidRPr="00741F69" w:rsidRDefault="00342C4E" w:rsidP="00513803">
            <w:pPr>
              <w:pStyle w:val="af"/>
            </w:pPr>
            <w:r w:rsidRPr="00741F69">
              <w:t>1.4. Вид строительства</w:t>
            </w:r>
          </w:p>
        </w:tc>
        <w:tc>
          <w:tcPr>
            <w:tcW w:w="5852" w:type="dxa"/>
          </w:tcPr>
          <w:p w:rsidR="00342C4E" w:rsidRPr="009643FF" w:rsidRDefault="00342C4E" w:rsidP="00513803">
            <w:pPr>
              <w:pStyle w:val="af"/>
            </w:pPr>
          </w:p>
        </w:tc>
      </w:tr>
      <w:tr w:rsidR="00342C4E" w:rsidRPr="00741F69" w:rsidTr="00513803">
        <w:tc>
          <w:tcPr>
            <w:tcW w:w="4428" w:type="dxa"/>
          </w:tcPr>
          <w:p w:rsidR="00342C4E" w:rsidRPr="00741F69" w:rsidRDefault="00342C4E" w:rsidP="00513803">
            <w:pPr>
              <w:pStyle w:val="af"/>
            </w:pPr>
            <w:r w:rsidRPr="00741F69">
              <w:t>1.5. Расчетная стоимость строительства</w:t>
            </w:r>
          </w:p>
        </w:tc>
        <w:tc>
          <w:tcPr>
            <w:tcW w:w="5852" w:type="dxa"/>
          </w:tcPr>
          <w:p w:rsidR="00342C4E" w:rsidRPr="00741F69" w:rsidRDefault="00342C4E" w:rsidP="00513803">
            <w:pPr>
              <w:pStyle w:val="af"/>
            </w:pPr>
          </w:p>
        </w:tc>
      </w:tr>
      <w:tr w:rsidR="00342C4E" w:rsidRPr="00741F69" w:rsidTr="00513803">
        <w:tc>
          <w:tcPr>
            <w:tcW w:w="4428" w:type="dxa"/>
          </w:tcPr>
          <w:p w:rsidR="00342C4E" w:rsidRPr="00741F69" w:rsidRDefault="00342C4E" w:rsidP="00513803">
            <w:pPr>
              <w:pStyle w:val="af"/>
            </w:pPr>
            <w:r w:rsidRPr="00741F69">
              <w:t>1.6. Источник финансирования</w:t>
            </w:r>
          </w:p>
        </w:tc>
        <w:tc>
          <w:tcPr>
            <w:tcW w:w="5852" w:type="dxa"/>
          </w:tcPr>
          <w:p w:rsidR="00342C4E" w:rsidRPr="00741F69" w:rsidRDefault="00342C4E" w:rsidP="00513803">
            <w:pPr>
              <w:pStyle w:val="af"/>
            </w:pPr>
          </w:p>
        </w:tc>
      </w:tr>
      <w:tr w:rsidR="00342C4E" w:rsidRPr="00741F69" w:rsidTr="00513803">
        <w:tc>
          <w:tcPr>
            <w:tcW w:w="4428" w:type="dxa"/>
          </w:tcPr>
          <w:p w:rsidR="00342C4E" w:rsidRPr="00741F69" w:rsidRDefault="00342C4E" w:rsidP="00513803">
            <w:pPr>
              <w:pStyle w:val="af"/>
            </w:pPr>
            <w:r w:rsidRPr="00741F69">
              <w:t>1.7.Сроки начала и окончания строительства</w:t>
            </w:r>
          </w:p>
        </w:tc>
        <w:tc>
          <w:tcPr>
            <w:tcW w:w="5852" w:type="dxa"/>
          </w:tcPr>
          <w:p w:rsidR="00342C4E" w:rsidRPr="00741F69" w:rsidRDefault="00342C4E" w:rsidP="00513803">
            <w:pPr>
              <w:pStyle w:val="af"/>
            </w:pPr>
          </w:p>
        </w:tc>
      </w:tr>
      <w:tr w:rsidR="00342C4E" w:rsidRPr="00741F69" w:rsidTr="00513803">
        <w:tc>
          <w:tcPr>
            <w:tcW w:w="4428" w:type="dxa"/>
          </w:tcPr>
          <w:p w:rsidR="00342C4E" w:rsidRPr="00741F69" w:rsidRDefault="00342C4E" w:rsidP="00513803">
            <w:pPr>
              <w:pStyle w:val="af"/>
            </w:pPr>
            <w:r w:rsidRPr="00741F69">
              <w:t>1.8. Заказчик</w:t>
            </w:r>
          </w:p>
        </w:tc>
        <w:tc>
          <w:tcPr>
            <w:tcW w:w="5852" w:type="dxa"/>
          </w:tcPr>
          <w:p w:rsidR="00342C4E" w:rsidRPr="00741F69" w:rsidRDefault="00342C4E" w:rsidP="00513803">
            <w:pPr>
              <w:pStyle w:val="af"/>
            </w:pPr>
            <w:r>
              <w:t>П</w:t>
            </w:r>
            <w:r w:rsidRPr="00741F69">
              <w:t xml:space="preserve">АО </w:t>
            </w:r>
            <w:r w:rsidRPr="008F505E">
              <w:t>«Центральный телеграф»</w:t>
            </w:r>
            <w:r w:rsidRPr="00741F69">
              <w:t xml:space="preserve"> </w:t>
            </w:r>
          </w:p>
        </w:tc>
      </w:tr>
      <w:tr w:rsidR="00342C4E" w:rsidRPr="00741F69" w:rsidTr="00513803">
        <w:tc>
          <w:tcPr>
            <w:tcW w:w="4428" w:type="dxa"/>
          </w:tcPr>
          <w:p w:rsidR="00342C4E" w:rsidRPr="00741F69" w:rsidRDefault="00342C4E" w:rsidP="00513803">
            <w:pPr>
              <w:pStyle w:val="af"/>
            </w:pPr>
            <w:r w:rsidRPr="00741F69">
              <w:t xml:space="preserve">1.9. </w:t>
            </w:r>
            <w:r>
              <w:t>П</w:t>
            </w:r>
            <w:r w:rsidRPr="00741F69">
              <w:t>роектировщик</w:t>
            </w:r>
          </w:p>
        </w:tc>
        <w:tc>
          <w:tcPr>
            <w:tcW w:w="5852" w:type="dxa"/>
          </w:tcPr>
          <w:p w:rsidR="00342C4E" w:rsidRPr="00741F69" w:rsidRDefault="00342C4E" w:rsidP="00513803">
            <w:pPr>
              <w:pStyle w:val="af"/>
            </w:pPr>
            <w:r>
              <w:t>ПАО «ГИПРОСВЯЗЬ»</w:t>
            </w:r>
          </w:p>
        </w:tc>
      </w:tr>
      <w:tr w:rsidR="00342C4E" w:rsidRPr="00741F69" w:rsidTr="00513803">
        <w:tc>
          <w:tcPr>
            <w:tcW w:w="4428" w:type="dxa"/>
          </w:tcPr>
          <w:p w:rsidR="00342C4E" w:rsidRPr="00741F69" w:rsidRDefault="00342C4E" w:rsidP="00513803">
            <w:pPr>
              <w:pStyle w:val="af"/>
            </w:pPr>
            <w:r w:rsidRPr="00741F69">
              <w:t>1.1</w:t>
            </w:r>
            <w:r>
              <w:t>0</w:t>
            </w:r>
            <w:r w:rsidRPr="00741F69">
              <w:t>.Стадийность проектирования</w:t>
            </w:r>
          </w:p>
        </w:tc>
        <w:tc>
          <w:tcPr>
            <w:tcW w:w="5852" w:type="dxa"/>
          </w:tcPr>
          <w:p w:rsidR="00342C4E" w:rsidRPr="00741F69" w:rsidRDefault="00342C4E" w:rsidP="00513803">
            <w:pPr>
              <w:pStyle w:val="af"/>
            </w:pPr>
          </w:p>
        </w:tc>
      </w:tr>
      <w:tr w:rsidR="00342C4E" w:rsidRPr="00741F69" w:rsidTr="00513803">
        <w:tc>
          <w:tcPr>
            <w:tcW w:w="4428" w:type="dxa"/>
          </w:tcPr>
          <w:p w:rsidR="00342C4E" w:rsidRDefault="00342C4E" w:rsidP="00513803">
            <w:pPr>
              <w:pStyle w:val="af"/>
            </w:pPr>
            <w:r w:rsidRPr="00741F69">
              <w:t>1.1</w:t>
            </w:r>
            <w:r>
              <w:t>1</w:t>
            </w:r>
            <w:r w:rsidRPr="00741F69">
              <w:t>. Количество разрабатываемых э</w:t>
            </w:r>
            <w:r>
              <w:t>к</w:t>
            </w:r>
            <w:r w:rsidRPr="00741F69">
              <w:t>земпляров документации</w:t>
            </w:r>
          </w:p>
        </w:tc>
        <w:tc>
          <w:tcPr>
            <w:tcW w:w="5852" w:type="dxa"/>
          </w:tcPr>
          <w:p w:rsidR="00342C4E" w:rsidRPr="00741F69" w:rsidRDefault="00342C4E" w:rsidP="00513803">
            <w:pPr>
              <w:pStyle w:val="af"/>
            </w:pPr>
          </w:p>
        </w:tc>
      </w:tr>
      <w:tr w:rsidR="00342C4E" w:rsidRPr="00741F69" w:rsidTr="00513803">
        <w:tc>
          <w:tcPr>
            <w:tcW w:w="10280" w:type="dxa"/>
            <w:gridSpan w:val="2"/>
          </w:tcPr>
          <w:p w:rsidR="00342C4E" w:rsidRPr="00741F69" w:rsidRDefault="00342C4E" w:rsidP="00513803">
            <w:pPr>
              <w:ind w:left="80"/>
            </w:pPr>
            <w:r w:rsidRPr="00741F69">
              <w:rPr>
                <w:b/>
              </w:rPr>
              <w:t>2. Объемные требования.</w:t>
            </w:r>
          </w:p>
        </w:tc>
      </w:tr>
      <w:tr w:rsidR="00342C4E" w:rsidRPr="00741F69" w:rsidTr="00513803">
        <w:trPr>
          <w:trHeight w:val="267"/>
        </w:trPr>
        <w:tc>
          <w:tcPr>
            <w:tcW w:w="4428" w:type="dxa"/>
          </w:tcPr>
          <w:p w:rsidR="00342C4E" w:rsidRPr="00B9249D" w:rsidRDefault="00342C4E" w:rsidP="00513803">
            <w:r w:rsidRPr="00B9249D">
              <w:t>2. Состав проектируемых сооружений (основные технические решения)</w:t>
            </w:r>
          </w:p>
        </w:tc>
        <w:tc>
          <w:tcPr>
            <w:tcW w:w="5852" w:type="dxa"/>
          </w:tcPr>
          <w:p w:rsidR="00342C4E" w:rsidRPr="00B9249D" w:rsidRDefault="00342C4E" w:rsidP="00513803">
            <w:pPr>
              <w:pStyle w:val="af1"/>
              <w:tabs>
                <w:tab w:val="center" w:pos="4677"/>
                <w:tab w:val="right" w:pos="9355"/>
              </w:tabs>
              <w:spacing w:after="20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9249D">
              <w:rPr>
                <w:rFonts w:ascii="Times New Roman" w:hAnsi="Times New Roman"/>
                <w:sz w:val="24"/>
                <w:szCs w:val="24"/>
                <w:u w:val="single"/>
              </w:rPr>
              <w:t>2.1</w:t>
            </w:r>
          </w:p>
          <w:p w:rsidR="00342C4E" w:rsidRPr="00B9249D" w:rsidRDefault="00342C4E" w:rsidP="00513803">
            <w:pPr>
              <w:pStyle w:val="af1"/>
              <w:tabs>
                <w:tab w:val="center" w:pos="4677"/>
                <w:tab w:val="right" w:pos="9355"/>
              </w:tabs>
              <w:spacing w:after="20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9249D">
              <w:rPr>
                <w:rFonts w:ascii="Times New Roman" w:hAnsi="Times New Roman"/>
                <w:sz w:val="24"/>
                <w:szCs w:val="24"/>
                <w:u w:val="single"/>
              </w:rPr>
              <w:t>2.2.</w:t>
            </w:r>
          </w:p>
          <w:p w:rsidR="00342C4E" w:rsidRPr="00B9249D" w:rsidRDefault="00342C4E" w:rsidP="00B9249D">
            <w:pPr>
              <w:pStyle w:val="af1"/>
              <w:tabs>
                <w:tab w:val="center" w:pos="4677"/>
                <w:tab w:val="right" w:pos="9355"/>
              </w:tabs>
              <w:spacing w:after="20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9249D">
              <w:rPr>
                <w:rFonts w:ascii="Times New Roman" w:hAnsi="Times New Roman"/>
                <w:sz w:val="24"/>
                <w:szCs w:val="24"/>
                <w:u w:val="single"/>
              </w:rPr>
              <w:t>2.3. и т.д.</w:t>
            </w:r>
          </w:p>
        </w:tc>
      </w:tr>
      <w:tr w:rsidR="00342C4E" w:rsidRPr="00741F69" w:rsidTr="00513803">
        <w:trPr>
          <w:trHeight w:val="350"/>
        </w:trPr>
        <w:tc>
          <w:tcPr>
            <w:tcW w:w="4428" w:type="dxa"/>
          </w:tcPr>
          <w:p w:rsidR="00342C4E" w:rsidRPr="00741F69" w:rsidRDefault="00342C4E" w:rsidP="00513803">
            <w:r>
              <w:t>3</w:t>
            </w:r>
            <w:r w:rsidRPr="00741F69">
              <w:t>. Электроснабжение и электропитание проектируемых сооружений</w:t>
            </w:r>
          </w:p>
        </w:tc>
        <w:tc>
          <w:tcPr>
            <w:tcW w:w="5852" w:type="dxa"/>
          </w:tcPr>
          <w:p w:rsidR="00342C4E" w:rsidRPr="00741F69" w:rsidRDefault="00342C4E" w:rsidP="00513803">
            <w:pPr>
              <w:spacing w:after="120"/>
              <w:jc w:val="both"/>
            </w:pPr>
          </w:p>
        </w:tc>
      </w:tr>
      <w:tr w:rsidR="00342C4E" w:rsidRPr="00741F69" w:rsidTr="00513803">
        <w:trPr>
          <w:trHeight w:val="266"/>
        </w:trPr>
        <w:tc>
          <w:tcPr>
            <w:tcW w:w="4428" w:type="dxa"/>
          </w:tcPr>
          <w:p w:rsidR="00342C4E" w:rsidRDefault="00342C4E" w:rsidP="00513803">
            <w:r>
              <w:t>4</w:t>
            </w:r>
            <w:r w:rsidRPr="00741F69">
              <w:t xml:space="preserve">. </w:t>
            </w:r>
            <w:r>
              <w:t>Приспособление помещений и климатическое обеспечение работы проектируемых сооружений</w:t>
            </w:r>
          </w:p>
        </w:tc>
        <w:tc>
          <w:tcPr>
            <w:tcW w:w="5852" w:type="dxa"/>
          </w:tcPr>
          <w:p w:rsidR="00342C4E" w:rsidRPr="00741F69" w:rsidRDefault="00342C4E" w:rsidP="00513803">
            <w:pPr>
              <w:spacing w:after="120"/>
              <w:jc w:val="both"/>
            </w:pPr>
          </w:p>
        </w:tc>
      </w:tr>
      <w:tr w:rsidR="00342C4E" w:rsidRPr="00741F69" w:rsidTr="00513803">
        <w:tc>
          <w:tcPr>
            <w:tcW w:w="4428" w:type="dxa"/>
          </w:tcPr>
          <w:p w:rsidR="00342C4E" w:rsidRDefault="00342C4E" w:rsidP="00513803">
            <w:r>
              <w:lastRenderedPageBreak/>
              <w:t>5</w:t>
            </w:r>
            <w:r w:rsidRPr="00741F69">
              <w:t xml:space="preserve">. </w:t>
            </w:r>
            <w:r>
              <w:t xml:space="preserve"> Требования по разработке мероприятий ГО и предупреждению ЧС</w:t>
            </w:r>
          </w:p>
        </w:tc>
        <w:tc>
          <w:tcPr>
            <w:tcW w:w="5852" w:type="dxa"/>
          </w:tcPr>
          <w:p w:rsidR="00342C4E" w:rsidRPr="00741F69" w:rsidRDefault="00342C4E" w:rsidP="00513803">
            <w:pPr>
              <w:spacing w:after="120"/>
              <w:jc w:val="both"/>
            </w:pPr>
          </w:p>
        </w:tc>
      </w:tr>
      <w:tr w:rsidR="00342C4E" w:rsidRPr="00741F69" w:rsidTr="00513803">
        <w:tc>
          <w:tcPr>
            <w:tcW w:w="4428" w:type="dxa"/>
          </w:tcPr>
          <w:p w:rsidR="00342C4E" w:rsidRDefault="00342C4E" w:rsidP="00513803">
            <w:r>
              <w:t>6</w:t>
            </w:r>
            <w:r w:rsidRPr="00741F69">
              <w:t xml:space="preserve">. Требования </w:t>
            </w:r>
            <w:r>
              <w:t xml:space="preserve">по пожарной безопасности </w:t>
            </w:r>
            <w:r w:rsidRPr="00741F69">
              <w:t>и охран</w:t>
            </w:r>
            <w:r>
              <w:t>е</w:t>
            </w:r>
            <w:r w:rsidRPr="00741F69">
              <w:t xml:space="preserve"> труда </w:t>
            </w:r>
          </w:p>
        </w:tc>
        <w:tc>
          <w:tcPr>
            <w:tcW w:w="5852" w:type="dxa"/>
          </w:tcPr>
          <w:p w:rsidR="00342C4E" w:rsidRPr="00741F69" w:rsidRDefault="00342C4E" w:rsidP="00513803">
            <w:pPr>
              <w:spacing w:after="120"/>
              <w:jc w:val="both"/>
            </w:pPr>
          </w:p>
        </w:tc>
      </w:tr>
      <w:tr w:rsidR="00342C4E" w:rsidRPr="00741F69" w:rsidTr="00513803">
        <w:tc>
          <w:tcPr>
            <w:tcW w:w="4428" w:type="dxa"/>
          </w:tcPr>
          <w:p w:rsidR="00342C4E" w:rsidRDefault="00342C4E" w:rsidP="00513803">
            <w:r>
              <w:t>7</w:t>
            </w:r>
            <w:r w:rsidRPr="00741F69">
              <w:t xml:space="preserve">. Требования по </w:t>
            </w:r>
            <w:r>
              <w:t>разработке природоохранных мероприятий</w:t>
            </w:r>
          </w:p>
        </w:tc>
        <w:tc>
          <w:tcPr>
            <w:tcW w:w="5852" w:type="dxa"/>
          </w:tcPr>
          <w:p w:rsidR="00342C4E" w:rsidRPr="00741F69" w:rsidRDefault="00342C4E" w:rsidP="00513803">
            <w:pPr>
              <w:spacing w:after="120"/>
              <w:jc w:val="both"/>
            </w:pPr>
          </w:p>
        </w:tc>
      </w:tr>
      <w:tr w:rsidR="00342C4E" w:rsidRPr="00741F69" w:rsidTr="00513803">
        <w:tc>
          <w:tcPr>
            <w:tcW w:w="4428" w:type="dxa"/>
          </w:tcPr>
          <w:p w:rsidR="00342C4E" w:rsidRDefault="00342C4E" w:rsidP="00513803">
            <w:r>
              <w:t>8</w:t>
            </w:r>
            <w:r w:rsidRPr="00741F69">
              <w:t xml:space="preserve">. Требования по </w:t>
            </w:r>
            <w:r>
              <w:t>организации эксплуатации</w:t>
            </w:r>
          </w:p>
        </w:tc>
        <w:tc>
          <w:tcPr>
            <w:tcW w:w="5852" w:type="dxa"/>
          </w:tcPr>
          <w:p w:rsidR="00342C4E" w:rsidRPr="00741F69" w:rsidRDefault="00342C4E" w:rsidP="00513803">
            <w:pPr>
              <w:spacing w:after="120"/>
              <w:jc w:val="both"/>
            </w:pPr>
          </w:p>
        </w:tc>
      </w:tr>
      <w:tr w:rsidR="00342C4E" w:rsidRPr="00741F69" w:rsidTr="00513803">
        <w:tc>
          <w:tcPr>
            <w:tcW w:w="4428" w:type="dxa"/>
          </w:tcPr>
          <w:p w:rsidR="00342C4E" w:rsidRDefault="00342C4E" w:rsidP="00513803">
            <w:r>
              <w:t>9</w:t>
            </w:r>
            <w:r w:rsidRPr="00741F69">
              <w:t xml:space="preserve">. </w:t>
            </w:r>
            <w:r>
              <w:t>Мероприятия по обеспечению доступа инвалидов</w:t>
            </w:r>
          </w:p>
        </w:tc>
        <w:tc>
          <w:tcPr>
            <w:tcW w:w="5852" w:type="dxa"/>
          </w:tcPr>
          <w:p w:rsidR="00342C4E" w:rsidRPr="00584C60" w:rsidRDefault="00342C4E" w:rsidP="00513803">
            <w:pPr>
              <w:spacing w:after="120"/>
            </w:pPr>
          </w:p>
        </w:tc>
      </w:tr>
      <w:tr w:rsidR="00342C4E" w:rsidRPr="00741F69" w:rsidTr="00513803">
        <w:tc>
          <w:tcPr>
            <w:tcW w:w="4428" w:type="dxa"/>
          </w:tcPr>
          <w:p w:rsidR="00342C4E" w:rsidRDefault="00342C4E" w:rsidP="00513803">
            <w:r w:rsidRPr="00741F69">
              <w:t>1</w:t>
            </w:r>
            <w:r>
              <w:t>0</w:t>
            </w:r>
            <w:r w:rsidRPr="00741F69">
              <w:t xml:space="preserve">. </w:t>
            </w:r>
            <w:r>
              <w:t>Мероприятия по обеспечению санитарно-эпидемиологического благополучия работающих</w:t>
            </w:r>
          </w:p>
        </w:tc>
        <w:tc>
          <w:tcPr>
            <w:tcW w:w="5852" w:type="dxa"/>
          </w:tcPr>
          <w:p w:rsidR="00342C4E" w:rsidRPr="00741F69" w:rsidRDefault="00342C4E" w:rsidP="00513803">
            <w:pPr>
              <w:pStyle w:val="a4"/>
              <w:widowControl w:val="0"/>
              <w:tabs>
                <w:tab w:val="left" w:pos="-4860"/>
                <w:tab w:val="left" w:pos="-3240"/>
                <w:tab w:val="left" w:pos="680"/>
                <w:tab w:val="num" w:pos="1080"/>
              </w:tabs>
            </w:pPr>
          </w:p>
        </w:tc>
      </w:tr>
      <w:tr w:rsidR="00342C4E" w:rsidRPr="00741F69" w:rsidTr="00513803">
        <w:tc>
          <w:tcPr>
            <w:tcW w:w="4428" w:type="dxa"/>
          </w:tcPr>
          <w:p w:rsidR="00342C4E" w:rsidRDefault="00342C4E" w:rsidP="00513803">
            <w:r>
              <w:t>11</w:t>
            </w:r>
            <w:r w:rsidRPr="00741F69">
              <w:t xml:space="preserve">. </w:t>
            </w:r>
            <w:r>
              <w:t>Мероприятия по обеспечению промышленной безопасности</w:t>
            </w:r>
          </w:p>
        </w:tc>
        <w:tc>
          <w:tcPr>
            <w:tcW w:w="5852" w:type="dxa"/>
          </w:tcPr>
          <w:p w:rsidR="00342C4E" w:rsidRPr="00741F69" w:rsidRDefault="00342C4E" w:rsidP="00513803">
            <w:pPr>
              <w:spacing w:after="120"/>
            </w:pPr>
            <w:r w:rsidRPr="00741F69">
              <w:t xml:space="preserve"> </w:t>
            </w:r>
          </w:p>
        </w:tc>
      </w:tr>
      <w:tr w:rsidR="00342C4E" w:rsidRPr="00741F69" w:rsidTr="00513803">
        <w:tc>
          <w:tcPr>
            <w:tcW w:w="4428" w:type="dxa"/>
          </w:tcPr>
          <w:p w:rsidR="00342C4E" w:rsidRDefault="00342C4E" w:rsidP="00513803">
            <w:r w:rsidRPr="00741F69">
              <w:t>1</w:t>
            </w:r>
            <w:r>
              <w:t>2</w:t>
            </w:r>
            <w:r w:rsidRPr="00741F69">
              <w:t xml:space="preserve">. </w:t>
            </w:r>
            <w:r>
              <w:t>Расчет показателей надежности сети</w:t>
            </w:r>
          </w:p>
        </w:tc>
        <w:tc>
          <w:tcPr>
            <w:tcW w:w="5852" w:type="dxa"/>
          </w:tcPr>
          <w:p w:rsidR="00342C4E" w:rsidRPr="004801F1" w:rsidRDefault="00342C4E" w:rsidP="00513803">
            <w:pPr>
              <w:spacing w:after="120"/>
              <w:jc w:val="both"/>
            </w:pPr>
          </w:p>
        </w:tc>
      </w:tr>
      <w:tr w:rsidR="00342C4E" w:rsidRPr="00741F69" w:rsidTr="00513803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4E" w:rsidRDefault="00342C4E" w:rsidP="00513803">
            <w:r w:rsidRPr="00741F69">
              <w:t>1</w:t>
            </w:r>
            <w:r>
              <w:t>3</w:t>
            </w:r>
            <w:r w:rsidRPr="00741F69">
              <w:t xml:space="preserve">. </w:t>
            </w:r>
            <w:r>
              <w:t>Основные технико-экономические показатели</w:t>
            </w:r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4E" w:rsidRPr="004801F1" w:rsidRDefault="00342C4E" w:rsidP="00513803">
            <w:pPr>
              <w:spacing w:after="120"/>
              <w:jc w:val="both"/>
            </w:pPr>
          </w:p>
        </w:tc>
      </w:tr>
      <w:tr w:rsidR="00342C4E" w:rsidRPr="00741F69" w:rsidTr="00513803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4E" w:rsidRDefault="00342C4E" w:rsidP="00513803">
            <w:r w:rsidRPr="00741F69">
              <w:t>1</w:t>
            </w:r>
            <w:r>
              <w:t>4</w:t>
            </w:r>
            <w:r w:rsidRPr="00741F69">
              <w:t xml:space="preserve">. </w:t>
            </w:r>
            <w:r>
              <w:t>Исходные данные для проектирования предоставляемые Заказчиком</w:t>
            </w:r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4E" w:rsidRPr="004801F1" w:rsidRDefault="00342C4E" w:rsidP="00513803">
            <w:pPr>
              <w:spacing w:after="120"/>
              <w:jc w:val="both"/>
            </w:pPr>
          </w:p>
        </w:tc>
      </w:tr>
    </w:tbl>
    <w:p w:rsidR="00342C4E" w:rsidRDefault="00342C4E" w:rsidP="00342C4E"/>
    <w:p w:rsidR="00342C4E" w:rsidRDefault="00342C4E" w:rsidP="00342C4E">
      <w:r>
        <w:t>Согласовано:</w:t>
      </w:r>
    </w:p>
    <w:p w:rsidR="00342C4E" w:rsidRDefault="00342C4E" w:rsidP="00342C4E">
      <w:pPr>
        <w:ind w:firstLine="708"/>
      </w:pPr>
    </w:p>
    <w:p w:rsidR="00342C4E" w:rsidRDefault="00342C4E" w:rsidP="00342C4E">
      <w:pPr>
        <w:ind w:firstLine="708"/>
      </w:pPr>
      <w:r>
        <w:t>Руководитель проекта</w:t>
      </w:r>
      <w:r>
        <w:tab/>
        <w:t>Заказчика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ФИО</w:t>
      </w:r>
    </w:p>
    <w:p w:rsidR="00342C4E" w:rsidRDefault="00342C4E" w:rsidP="00342C4E">
      <w:pPr>
        <w:ind w:firstLine="708"/>
      </w:pPr>
      <w:r>
        <w:t xml:space="preserve">                                                                                      </w:t>
      </w:r>
    </w:p>
    <w:p w:rsidR="00342C4E" w:rsidRDefault="00342C4E" w:rsidP="00342C4E">
      <w:r>
        <w:t xml:space="preserve">                                         </w:t>
      </w:r>
    </w:p>
    <w:p w:rsidR="00342C4E" w:rsidRDefault="00342C4E" w:rsidP="00342C4E">
      <w:pPr>
        <w:ind w:firstLine="708"/>
      </w:pPr>
      <w:r>
        <w:t>Главный инженер проекта</w:t>
      </w:r>
      <w:r>
        <w:tab/>
        <w:t>Подрядчика</w:t>
      </w:r>
      <w:r>
        <w:tab/>
      </w:r>
      <w:r>
        <w:tab/>
      </w:r>
      <w:r>
        <w:tab/>
      </w:r>
      <w:r>
        <w:tab/>
      </w:r>
      <w:r>
        <w:tab/>
      </w:r>
      <w:r>
        <w:tab/>
        <w:t>ФИО</w:t>
      </w:r>
      <w:r w:rsidRPr="00861A76">
        <w:t xml:space="preserve">   </w:t>
      </w:r>
    </w:p>
    <w:p w:rsidR="00342C4E" w:rsidRDefault="00342C4E" w:rsidP="00342C4E">
      <w:pPr>
        <w:ind w:firstLine="708"/>
      </w:pPr>
    </w:p>
    <w:p w:rsidR="00C723C8" w:rsidRDefault="00C723C8">
      <w:pPr>
        <w:spacing w:after="200" w:line="276" w:lineRule="auto"/>
      </w:pPr>
      <w:r>
        <w:t xml:space="preserve">-------------------------------------------------   </w:t>
      </w:r>
      <w:r w:rsidRPr="00B9623F">
        <w:rPr>
          <w:b/>
        </w:rPr>
        <w:t>конец формы</w:t>
      </w:r>
      <w:r>
        <w:t xml:space="preserve"> ---------------------------------------------------</w:t>
      </w:r>
    </w:p>
    <w:p w:rsidR="00B9623F" w:rsidRPr="00B9623F" w:rsidRDefault="00B9623F" w:rsidP="00B9623F">
      <w:pPr>
        <w:spacing w:after="200" w:line="276" w:lineRule="auto"/>
        <w:jc w:val="center"/>
        <w:rPr>
          <w:b/>
        </w:rPr>
      </w:pPr>
      <w:r w:rsidRPr="00B9623F">
        <w:rPr>
          <w:b/>
        </w:rPr>
        <w:t>Форма утверждена:</w:t>
      </w:r>
    </w:p>
    <w:tbl>
      <w:tblPr>
        <w:tblStyle w:val="af6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962"/>
      </w:tblGrid>
      <w:tr w:rsidR="00C81A39" w:rsidRPr="00DF277F" w:rsidTr="00C81A39">
        <w:tc>
          <w:tcPr>
            <w:tcW w:w="4672" w:type="dxa"/>
          </w:tcPr>
          <w:p w:rsidR="00C81A39" w:rsidRPr="00DF277F" w:rsidRDefault="00C81A39" w:rsidP="00513803">
            <w:pPr>
              <w:spacing w:after="60"/>
              <w:rPr>
                <w:b/>
                <w:sz w:val="26"/>
                <w:szCs w:val="26"/>
              </w:rPr>
            </w:pPr>
            <w:r w:rsidRPr="00DF277F">
              <w:rPr>
                <w:b/>
                <w:bCs/>
                <w:sz w:val="26"/>
                <w:szCs w:val="26"/>
              </w:rPr>
              <w:t>Заказчик</w:t>
            </w:r>
            <w:r w:rsidRPr="00DF277F">
              <w:rPr>
                <w:b/>
                <w:sz w:val="26"/>
                <w:szCs w:val="26"/>
              </w:rPr>
              <w:t>:</w:t>
            </w:r>
          </w:p>
          <w:p w:rsidR="00B9623F" w:rsidRDefault="00B9249D" w:rsidP="00513803">
            <w:pPr>
              <w:spacing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</w:t>
            </w:r>
            <w:r w:rsidR="00C81A39" w:rsidRPr="00DF277F">
              <w:rPr>
                <w:sz w:val="26"/>
                <w:szCs w:val="26"/>
              </w:rPr>
              <w:t xml:space="preserve"> генерального директора </w:t>
            </w:r>
          </w:p>
          <w:p w:rsidR="00C81A39" w:rsidRPr="00DF277F" w:rsidRDefault="00C81A39" w:rsidP="00513803">
            <w:pPr>
              <w:spacing w:after="60"/>
              <w:rPr>
                <w:sz w:val="26"/>
                <w:szCs w:val="26"/>
              </w:rPr>
            </w:pPr>
            <w:r w:rsidRPr="00DF277F">
              <w:rPr>
                <w:sz w:val="26"/>
                <w:szCs w:val="26"/>
              </w:rPr>
              <w:t>по развитию и эксплуатации сети</w:t>
            </w:r>
          </w:p>
          <w:p w:rsidR="00C81A39" w:rsidRPr="00DF277F" w:rsidRDefault="00C81A39" w:rsidP="00513803">
            <w:pPr>
              <w:spacing w:after="60"/>
              <w:rPr>
                <w:sz w:val="26"/>
                <w:szCs w:val="26"/>
              </w:rPr>
            </w:pPr>
            <w:r w:rsidRPr="00DF277F">
              <w:rPr>
                <w:sz w:val="26"/>
                <w:szCs w:val="26"/>
              </w:rPr>
              <w:t>ПАО «Центральный телеграф»</w:t>
            </w:r>
          </w:p>
          <w:p w:rsidR="00B9623F" w:rsidRDefault="00B9623F" w:rsidP="00513803">
            <w:pPr>
              <w:spacing w:after="60"/>
              <w:rPr>
                <w:sz w:val="26"/>
                <w:szCs w:val="26"/>
              </w:rPr>
            </w:pPr>
          </w:p>
          <w:p w:rsidR="00C81A39" w:rsidRDefault="00C81A39" w:rsidP="00513803">
            <w:pPr>
              <w:spacing w:after="60"/>
              <w:rPr>
                <w:sz w:val="26"/>
                <w:szCs w:val="26"/>
              </w:rPr>
            </w:pPr>
            <w:r w:rsidRPr="00DF277F">
              <w:rPr>
                <w:sz w:val="26"/>
                <w:szCs w:val="26"/>
              </w:rPr>
              <w:t>_________________ Юдин С.И.</w:t>
            </w:r>
          </w:p>
          <w:p w:rsidR="00B9249D" w:rsidRPr="00896550" w:rsidRDefault="00B9249D" w:rsidP="00B9249D">
            <w:pPr>
              <w:spacing w:after="60"/>
            </w:pPr>
            <w:r w:rsidRPr="00896550">
              <w:t>«____»__________ 2018 г.</w:t>
            </w:r>
          </w:p>
          <w:p w:rsidR="00B9249D" w:rsidRPr="00DF277F" w:rsidRDefault="00B9249D" w:rsidP="00B9249D">
            <w:pPr>
              <w:spacing w:after="60"/>
              <w:rPr>
                <w:sz w:val="26"/>
                <w:szCs w:val="26"/>
              </w:rPr>
            </w:pPr>
            <w:r w:rsidRPr="00896550">
              <w:t>М.п.</w:t>
            </w:r>
          </w:p>
        </w:tc>
        <w:tc>
          <w:tcPr>
            <w:tcW w:w="4962" w:type="dxa"/>
          </w:tcPr>
          <w:p w:rsidR="00C81A39" w:rsidRPr="004410CD" w:rsidRDefault="00C81A39" w:rsidP="00513803">
            <w:pPr>
              <w:spacing w:after="60"/>
              <w:rPr>
                <w:b/>
                <w:sz w:val="26"/>
                <w:szCs w:val="26"/>
              </w:rPr>
            </w:pPr>
            <w:r w:rsidRPr="004410CD">
              <w:rPr>
                <w:b/>
                <w:sz w:val="26"/>
                <w:szCs w:val="26"/>
              </w:rPr>
              <w:t>Подрядчик:</w:t>
            </w:r>
          </w:p>
          <w:p w:rsidR="00C81A39" w:rsidRPr="004410CD" w:rsidRDefault="00C81A39" w:rsidP="00513803">
            <w:pPr>
              <w:spacing w:after="60"/>
              <w:rPr>
                <w:sz w:val="26"/>
                <w:szCs w:val="26"/>
              </w:rPr>
            </w:pPr>
            <w:r w:rsidRPr="004410CD">
              <w:rPr>
                <w:sz w:val="26"/>
                <w:szCs w:val="26"/>
              </w:rPr>
              <w:t>Генеральный директор</w:t>
            </w:r>
          </w:p>
          <w:p w:rsidR="00C81A39" w:rsidRPr="004410CD" w:rsidRDefault="00C81A39" w:rsidP="00513803">
            <w:pPr>
              <w:spacing w:after="60"/>
              <w:rPr>
                <w:sz w:val="26"/>
                <w:szCs w:val="26"/>
              </w:rPr>
            </w:pPr>
            <w:r w:rsidRPr="004410CD">
              <w:rPr>
                <w:sz w:val="26"/>
                <w:szCs w:val="26"/>
              </w:rPr>
              <w:t>ПАО «ГИПРОСВЯЗЬ»</w:t>
            </w:r>
          </w:p>
          <w:p w:rsidR="00C81A39" w:rsidRPr="004410CD" w:rsidRDefault="00C81A39" w:rsidP="00513803">
            <w:pPr>
              <w:spacing w:after="60"/>
              <w:rPr>
                <w:sz w:val="26"/>
                <w:szCs w:val="26"/>
              </w:rPr>
            </w:pPr>
          </w:p>
          <w:p w:rsidR="00B9623F" w:rsidRDefault="00B9623F" w:rsidP="00513803">
            <w:pPr>
              <w:spacing w:after="60"/>
              <w:rPr>
                <w:sz w:val="26"/>
                <w:szCs w:val="26"/>
              </w:rPr>
            </w:pPr>
          </w:p>
          <w:p w:rsidR="00C81A39" w:rsidRDefault="00C81A39" w:rsidP="00513803">
            <w:pPr>
              <w:spacing w:after="60"/>
              <w:rPr>
                <w:sz w:val="26"/>
                <w:szCs w:val="26"/>
              </w:rPr>
            </w:pPr>
            <w:r w:rsidRPr="004410CD">
              <w:rPr>
                <w:sz w:val="26"/>
                <w:szCs w:val="26"/>
              </w:rPr>
              <w:t>_____________ Малыш А.А.</w:t>
            </w:r>
          </w:p>
          <w:p w:rsidR="00B9249D" w:rsidRPr="00896550" w:rsidRDefault="00B9249D" w:rsidP="00B9249D">
            <w:pPr>
              <w:spacing w:after="60"/>
            </w:pPr>
            <w:r w:rsidRPr="00896550">
              <w:t>«____»__________ 2018 г.</w:t>
            </w:r>
          </w:p>
          <w:p w:rsidR="00B9249D" w:rsidRPr="00DF277F" w:rsidRDefault="00B9249D" w:rsidP="00B9249D">
            <w:pPr>
              <w:spacing w:after="60"/>
              <w:rPr>
                <w:sz w:val="26"/>
                <w:szCs w:val="26"/>
              </w:rPr>
            </w:pPr>
            <w:r w:rsidRPr="00896550">
              <w:t>М.п.</w:t>
            </w:r>
          </w:p>
        </w:tc>
        <w:bookmarkStart w:id="0" w:name="_GoBack"/>
        <w:bookmarkEnd w:id="0"/>
      </w:tr>
    </w:tbl>
    <w:p w:rsidR="00C723C8" w:rsidRDefault="00C723C8" w:rsidP="00B9249D">
      <w:pPr>
        <w:spacing w:after="200" w:line="276" w:lineRule="auto"/>
      </w:pPr>
    </w:p>
    <w:sectPr w:rsidR="00C723C8" w:rsidSect="002F2CE5">
      <w:pgSz w:w="11906" w:h="16838"/>
      <w:pgMar w:top="851" w:right="924" w:bottom="23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D5F" w:rsidRDefault="00333D5F">
      <w:r>
        <w:separator/>
      </w:r>
    </w:p>
  </w:endnote>
  <w:endnote w:type="continuationSeparator" w:id="0">
    <w:p w:rsidR="00333D5F" w:rsidRDefault="00333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7CF3" w:rsidRDefault="00347CF3">
    <w:pPr>
      <w:pStyle w:val="a8"/>
      <w:tabs>
        <w:tab w:val="clear" w:pos="4677"/>
        <w:tab w:val="clear" w:pos="9355"/>
        <w:tab w:val="left" w:pos="1755"/>
      </w:tabs>
      <w:spacing w:after="360"/>
      <w:rPr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D5F" w:rsidRDefault="00333D5F">
      <w:r>
        <w:separator/>
      </w:r>
    </w:p>
  </w:footnote>
  <w:footnote w:type="continuationSeparator" w:id="0">
    <w:p w:rsidR="00333D5F" w:rsidRDefault="00333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7CF3" w:rsidRPr="0040432C" w:rsidRDefault="00347CF3" w:rsidP="00291D99">
    <w:pPr>
      <w:pStyle w:val="a6"/>
      <w:ind w:left="-1701"/>
    </w:pPr>
  </w:p>
  <w:p w:rsidR="00347CF3" w:rsidRPr="00707380" w:rsidRDefault="00347CF3" w:rsidP="0070738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7CF3" w:rsidRDefault="00347CF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54E17"/>
    <w:multiLevelType w:val="multilevel"/>
    <w:tmpl w:val="2FAAFB3A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" w15:restartNumberingAfterBreak="0">
    <w:nsid w:val="0C5B266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21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0E0C0BCE"/>
    <w:multiLevelType w:val="hybridMultilevel"/>
    <w:tmpl w:val="0DAA9526"/>
    <w:lvl w:ilvl="0" w:tplc="FD009824">
      <w:start w:val="1"/>
      <w:numFmt w:val="decimal"/>
      <w:lvlText w:val="%1."/>
      <w:lvlJc w:val="left"/>
      <w:pPr>
        <w:ind w:left="2475" w:hanging="21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69676C6"/>
    <w:multiLevelType w:val="hybridMultilevel"/>
    <w:tmpl w:val="36EECA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B9803FD"/>
    <w:multiLevelType w:val="hybridMultilevel"/>
    <w:tmpl w:val="BC4E7326"/>
    <w:lvl w:ilvl="0" w:tplc="9FD098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8244D7A"/>
    <w:multiLevelType w:val="multilevel"/>
    <w:tmpl w:val="212286C6"/>
    <w:lvl w:ilvl="0">
      <w:start w:val="2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4C6C7EDE"/>
    <w:multiLevelType w:val="hybridMultilevel"/>
    <w:tmpl w:val="4808AD82"/>
    <w:lvl w:ilvl="0" w:tplc="B3F690E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51AE559D"/>
    <w:multiLevelType w:val="hybridMultilevel"/>
    <w:tmpl w:val="6E228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864D5"/>
    <w:multiLevelType w:val="multilevel"/>
    <w:tmpl w:val="0419001F"/>
    <w:numStyleLink w:val="111111"/>
  </w:abstractNum>
  <w:abstractNum w:abstractNumId="9" w15:restartNumberingAfterBreak="0">
    <w:nsid w:val="60AF7278"/>
    <w:multiLevelType w:val="multilevel"/>
    <w:tmpl w:val="4F1EAD5C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0" w15:restartNumberingAfterBreak="0">
    <w:nsid w:val="67C9658D"/>
    <w:multiLevelType w:val="multilevel"/>
    <w:tmpl w:val="F6B8B9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6B2A7DE6"/>
    <w:multiLevelType w:val="hybridMultilevel"/>
    <w:tmpl w:val="0DAA9526"/>
    <w:lvl w:ilvl="0" w:tplc="FD009824">
      <w:start w:val="1"/>
      <w:numFmt w:val="decimal"/>
      <w:lvlText w:val="%1."/>
      <w:lvlJc w:val="left"/>
      <w:pPr>
        <w:ind w:left="2475" w:hanging="21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75137F1"/>
    <w:multiLevelType w:val="hybridMultilevel"/>
    <w:tmpl w:val="0DAA9526"/>
    <w:lvl w:ilvl="0" w:tplc="FD009824">
      <w:start w:val="1"/>
      <w:numFmt w:val="decimal"/>
      <w:lvlText w:val="%1."/>
      <w:lvlJc w:val="left"/>
      <w:pPr>
        <w:ind w:left="2475" w:hanging="21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0"/>
  </w:num>
  <w:num w:numId="5">
    <w:abstractNumId w:val="9"/>
  </w:num>
  <w:num w:numId="6">
    <w:abstractNumId w:val="4"/>
  </w:num>
  <w:num w:numId="7">
    <w:abstractNumId w:val="5"/>
  </w:num>
  <w:num w:numId="8">
    <w:abstractNumId w:val="0"/>
  </w:num>
  <w:num w:numId="9">
    <w:abstractNumId w:val="2"/>
  </w:num>
  <w:num w:numId="10">
    <w:abstractNumId w:val="8"/>
  </w:num>
  <w:num w:numId="11">
    <w:abstractNumId w:val="1"/>
  </w:num>
  <w:num w:numId="12">
    <w:abstractNumId w:val="7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1CB2"/>
    <w:rsid w:val="0000623E"/>
    <w:rsid w:val="00006CCF"/>
    <w:rsid w:val="0001097F"/>
    <w:rsid w:val="00015C10"/>
    <w:rsid w:val="00016A1A"/>
    <w:rsid w:val="000259C5"/>
    <w:rsid w:val="0003125F"/>
    <w:rsid w:val="000340D5"/>
    <w:rsid w:val="0004591E"/>
    <w:rsid w:val="0004637F"/>
    <w:rsid w:val="00074FF7"/>
    <w:rsid w:val="000750B3"/>
    <w:rsid w:val="00077FBB"/>
    <w:rsid w:val="00080537"/>
    <w:rsid w:val="0008121A"/>
    <w:rsid w:val="000852C5"/>
    <w:rsid w:val="00090EAE"/>
    <w:rsid w:val="0009198B"/>
    <w:rsid w:val="000963F0"/>
    <w:rsid w:val="000974C0"/>
    <w:rsid w:val="000B4DDE"/>
    <w:rsid w:val="000B521D"/>
    <w:rsid w:val="000C4A85"/>
    <w:rsid w:val="000D3724"/>
    <w:rsid w:val="000D71E2"/>
    <w:rsid w:val="000E139C"/>
    <w:rsid w:val="00100EBF"/>
    <w:rsid w:val="001035BE"/>
    <w:rsid w:val="001100D5"/>
    <w:rsid w:val="00111AA1"/>
    <w:rsid w:val="001132DD"/>
    <w:rsid w:val="00115FC1"/>
    <w:rsid w:val="00117042"/>
    <w:rsid w:val="001215F3"/>
    <w:rsid w:val="00124C97"/>
    <w:rsid w:val="001332D3"/>
    <w:rsid w:val="0015051D"/>
    <w:rsid w:val="00163756"/>
    <w:rsid w:val="00165E23"/>
    <w:rsid w:val="00165EB9"/>
    <w:rsid w:val="00176434"/>
    <w:rsid w:val="001A6AA1"/>
    <w:rsid w:val="001C4276"/>
    <w:rsid w:val="001C4F62"/>
    <w:rsid w:val="001D3D36"/>
    <w:rsid w:val="001D5BC6"/>
    <w:rsid w:val="002017EB"/>
    <w:rsid w:val="002049E2"/>
    <w:rsid w:val="00207479"/>
    <w:rsid w:val="0021138B"/>
    <w:rsid w:val="00212921"/>
    <w:rsid w:val="00217CF8"/>
    <w:rsid w:val="002228B4"/>
    <w:rsid w:val="00235327"/>
    <w:rsid w:val="0023572B"/>
    <w:rsid w:val="002378B0"/>
    <w:rsid w:val="0024723D"/>
    <w:rsid w:val="00247591"/>
    <w:rsid w:val="00260655"/>
    <w:rsid w:val="002644D9"/>
    <w:rsid w:val="0026451A"/>
    <w:rsid w:val="00266C21"/>
    <w:rsid w:val="002678DC"/>
    <w:rsid w:val="002678F4"/>
    <w:rsid w:val="00267983"/>
    <w:rsid w:val="00272183"/>
    <w:rsid w:val="00276B4F"/>
    <w:rsid w:val="0028381F"/>
    <w:rsid w:val="002843E8"/>
    <w:rsid w:val="002868B9"/>
    <w:rsid w:val="00291D99"/>
    <w:rsid w:val="0029461E"/>
    <w:rsid w:val="002977D9"/>
    <w:rsid w:val="002A1DBD"/>
    <w:rsid w:val="002A78C1"/>
    <w:rsid w:val="002B082B"/>
    <w:rsid w:val="002B67B8"/>
    <w:rsid w:val="002C27CE"/>
    <w:rsid w:val="002C58FA"/>
    <w:rsid w:val="002F0FAE"/>
    <w:rsid w:val="002F2CE5"/>
    <w:rsid w:val="002F5F39"/>
    <w:rsid w:val="00305770"/>
    <w:rsid w:val="003126FD"/>
    <w:rsid w:val="003141DE"/>
    <w:rsid w:val="00316B79"/>
    <w:rsid w:val="00321661"/>
    <w:rsid w:val="00325FEA"/>
    <w:rsid w:val="003328A0"/>
    <w:rsid w:val="00333D5F"/>
    <w:rsid w:val="0033483E"/>
    <w:rsid w:val="00342C4E"/>
    <w:rsid w:val="00344F14"/>
    <w:rsid w:val="00347CF3"/>
    <w:rsid w:val="003517EE"/>
    <w:rsid w:val="00362888"/>
    <w:rsid w:val="003633FF"/>
    <w:rsid w:val="00364284"/>
    <w:rsid w:val="00374D80"/>
    <w:rsid w:val="00381209"/>
    <w:rsid w:val="00385EEF"/>
    <w:rsid w:val="003904C3"/>
    <w:rsid w:val="003926CB"/>
    <w:rsid w:val="003B5A0B"/>
    <w:rsid w:val="003C113F"/>
    <w:rsid w:val="003C153F"/>
    <w:rsid w:val="003C42D4"/>
    <w:rsid w:val="003C6748"/>
    <w:rsid w:val="003D1E17"/>
    <w:rsid w:val="003D49D7"/>
    <w:rsid w:val="003D6BFB"/>
    <w:rsid w:val="003E25D2"/>
    <w:rsid w:val="003E3C4E"/>
    <w:rsid w:val="003E6724"/>
    <w:rsid w:val="003F4E29"/>
    <w:rsid w:val="003F739D"/>
    <w:rsid w:val="00400AFA"/>
    <w:rsid w:val="0040432C"/>
    <w:rsid w:val="00406071"/>
    <w:rsid w:val="00410B48"/>
    <w:rsid w:val="004131D0"/>
    <w:rsid w:val="004147C1"/>
    <w:rsid w:val="00422E74"/>
    <w:rsid w:val="00432447"/>
    <w:rsid w:val="004346BB"/>
    <w:rsid w:val="00441233"/>
    <w:rsid w:val="00442A3E"/>
    <w:rsid w:val="004451D2"/>
    <w:rsid w:val="00451C3E"/>
    <w:rsid w:val="004740B3"/>
    <w:rsid w:val="00475A21"/>
    <w:rsid w:val="00482DF2"/>
    <w:rsid w:val="004A0E3B"/>
    <w:rsid w:val="004D18AB"/>
    <w:rsid w:val="004D2A4A"/>
    <w:rsid w:val="004F507B"/>
    <w:rsid w:val="004F550E"/>
    <w:rsid w:val="00500447"/>
    <w:rsid w:val="00500983"/>
    <w:rsid w:val="005042D4"/>
    <w:rsid w:val="00505120"/>
    <w:rsid w:val="00505AD2"/>
    <w:rsid w:val="00507678"/>
    <w:rsid w:val="005142CE"/>
    <w:rsid w:val="00515131"/>
    <w:rsid w:val="00515B3A"/>
    <w:rsid w:val="00517DFB"/>
    <w:rsid w:val="00522561"/>
    <w:rsid w:val="005227AE"/>
    <w:rsid w:val="00533DC8"/>
    <w:rsid w:val="00533F55"/>
    <w:rsid w:val="00541062"/>
    <w:rsid w:val="005445C7"/>
    <w:rsid w:val="00554028"/>
    <w:rsid w:val="00557E27"/>
    <w:rsid w:val="005676ED"/>
    <w:rsid w:val="00570DB9"/>
    <w:rsid w:val="00573B70"/>
    <w:rsid w:val="00577E22"/>
    <w:rsid w:val="0059407F"/>
    <w:rsid w:val="005A0B2A"/>
    <w:rsid w:val="005A29E5"/>
    <w:rsid w:val="005A743F"/>
    <w:rsid w:val="005A7ACB"/>
    <w:rsid w:val="005B79CF"/>
    <w:rsid w:val="005D07D5"/>
    <w:rsid w:val="005D2766"/>
    <w:rsid w:val="005E2049"/>
    <w:rsid w:val="005E61A4"/>
    <w:rsid w:val="005F0493"/>
    <w:rsid w:val="005F5CC2"/>
    <w:rsid w:val="00601778"/>
    <w:rsid w:val="00602B1E"/>
    <w:rsid w:val="00606558"/>
    <w:rsid w:val="00612688"/>
    <w:rsid w:val="006138CD"/>
    <w:rsid w:val="00614549"/>
    <w:rsid w:val="00621CB2"/>
    <w:rsid w:val="00622EB3"/>
    <w:rsid w:val="00625537"/>
    <w:rsid w:val="00640E02"/>
    <w:rsid w:val="00642266"/>
    <w:rsid w:val="00642923"/>
    <w:rsid w:val="006432F4"/>
    <w:rsid w:val="00655234"/>
    <w:rsid w:val="006559C2"/>
    <w:rsid w:val="0066151D"/>
    <w:rsid w:val="0067732E"/>
    <w:rsid w:val="006913A9"/>
    <w:rsid w:val="006A132F"/>
    <w:rsid w:val="006A2CBC"/>
    <w:rsid w:val="006A5CB8"/>
    <w:rsid w:val="006A6B15"/>
    <w:rsid w:val="006B1267"/>
    <w:rsid w:val="006D12B9"/>
    <w:rsid w:val="006D3307"/>
    <w:rsid w:val="006E193C"/>
    <w:rsid w:val="006F1839"/>
    <w:rsid w:val="006F2307"/>
    <w:rsid w:val="007015DF"/>
    <w:rsid w:val="00701997"/>
    <w:rsid w:val="00707380"/>
    <w:rsid w:val="00710710"/>
    <w:rsid w:val="00712A3F"/>
    <w:rsid w:val="00717B82"/>
    <w:rsid w:val="007255C7"/>
    <w:rsid w:val="00730323"/>
    <w:rsid w:val="00742481"/>
    <w:rsid w:val="00751802"/>
    <w:rsid w:val="007544EB"/>
    <w:rsid w:val="0075508A"/>
    <w:rsid w:val="007606EB"/>
    <w:rsid w:val="00767A7A"/>
    <w:rsid w:val="00771FA3"/>
    <w:rsid w:val="00772A32"/>
    <w:rsid w:val="0077733C"/>
    <w:rsid w:val="00781E1D"/>
    <w:rsid w:val="00786839"/>
    <w:rsid w:val="00792076"/>
    <w:rsid w:val="007A4300"/>
    <w:rsid w:val="007A4EFE"/>
    <w:rsid w:val="007A6305"/>
    <w:rsid w:val="007B44EA"/>
    <w:rsid w:val="007B4C28"/>
    <w:rsid w:val="007B5752"/>
    <w:rsid w:val="007C1C32"/>
    <w:rsid w:val="007C4545"/>
    <w:rsid w:val="007D406A"/>
    <w:rsid w:val="007D4F28"/>
    <w:rsid w:val="007D7D85"/>
    <w:rsid w:val="007E26F8"/>
    <w:rsid w:val="007E49A7"/>
    <w:rsid w:val="007E59D5"/>
    <w:rsid w:val="007E5FF7"/>
    <w:rsid w:val="007F3E0D"/>
    <w:rsid w:val="00805052"/>
    <w:rsid w:val="008234D6"/>
    <w:rsid w:val="00825915"/>
    <w:rsid w:val="00832F6B"/>
    <w:rsid w:val="00857CA6"/>
    <w:rsid w:val="00860AF4"/>
    <w:rsid w:val="00865BD4"/>
    <w:rsid w:val="00871497"/>
    <w:rsid w:val="00872D2B"/>
    <w:rsid w:val="008764C5"/>
    <w:rsid w:val="00876E16"/>
    <w:rsid w:val="00882FD4"/>
    <w:rsid w:val="00885A88"/>
    <w:rsid w:val="00885C5C"/>
    <w:rsid w:val="008875A6"/>
    <w:rsid w:val="00891FDD"/>
    <w:rsid w:val="00897ED7"/>
    <w:rsid w:val="008C1C4B"/>
    <w:rsid w:val="008C6F6F"/>
    <w:rsid w:val="008D3E75"/>
    <w:rsid w:val="008D4284"/>
    <w:rsid w:val="008E287F"/>
    <w:rsid w:val="008F3631"/>
    <w:rsid w:val="00900255"/>
    <w:rsid w:val="00902C81"/>
    <w:rsid w:val="009044BF"/>
    <w:rsid w:val="00906649"/>
    <w:rsid w:val="00907A81"/>
    <w:rsid w:val="00917F7A"/>
    <w:rsid w:val="009205D6"/>
    <w:rsid w:val="00920CAB"/>
    <w:rsid w:val="00930FA2"/>
    <w:rsid w:val="009340FA"/>
    <w:rsid w:val="00936091"/>
    <w:rsid w:val="00956236"/>
    <w:rsid w:val="0097347A"/>
    <w:rsid w:val="00975444"/>
    <w:rsid w:val="00976DF6"/>
    <w:rsid w:val="00980ACA"/>
    <w:rsid w:val="00981BE3"/>
    <w:rsid w:val="00984B91"/>
    <w:rsid w:val="00994383"/>
    <w:rsid w:val="00995337"/>
    <w:rsid w:val="009A4626"/>
    <w:rsid w:val="009A5879"/>
    <w:rsid w:val="009A593F"/>
    <w:rsid w:val="009A59E5"/>
    <w:rsid w:val="009C57F0"/>
    <w:rsid w:val="009D6663"/>
    <w:rsid w:val="009D6B84"/>
    <w:rsid w:val="009F0F5B"/>
    <w:rsid w:val="009F144B"/>
    <w:rsid w:val="00A02D58"/>
    <w:rsid w:val="00A1228B"/>
    <w:rsid w:val="00A32066"/>
    <w:rsid w:val="00A3384A"/>
    <w:rsid w:val="00A44367"/>
    <w:rsid w:val="00A52F45"/>
    <w:rsid w:val="00A60E7C"/>
    <w:rsid w:val="00A61F01"/>
    <w:rsid w:val="00A66D18"/>
    <w:rsid w:val="00A67CA8"/>
    <w:rsid w:val="00A800BC"/>
    <w:rsid w:val="00A80CF2"/>
    <w:rsid w:val="00A91772"/>
    <w:rsid w:val="00AA3CF7"/>
    <w:rsid w:val="00AB36DD"/>
    <w:rsid w:val="00AC234A"/>
    <w:rsid w:val="00AC36E1"/>
    <w:rsid w:val="00AC5144"/>
    <w:rsid w:val="00AC584B"/>
    <w:rsid w:val="00AD3269"/>
    <w:rsid w:val="00AD48F5"/>
    <w:rsid w:val="00AE53AA"/>
    <w:rsid w:val="00AE6420"/>
    <w:rsid w:val="00AE79B1"/>
    <w:rsid w:val="00B0037F"/>
    <w:rsid w:val="00B06150"/>
    <w:rsid w:val="00B1466F"/>
    <w:rsid w:val="00B14DD7"/>
    <w:rsid w:val="00B1687B"/>
    <w:rsid w:val="00B356F3"/>
    <w:rsid w:val="00B362FE"/>
    <w:rsid w:val="00B36577"/>
    <w:rsid w:val="00B41E21"/>
    <w:rsid w:val="00B52998"/>
    <w:rsid w:val="00B54A97"/>
    <w:rsid w:val="00B54AF0"/>
    <w:rsid w:val="00B62E88"/>
    <w:rsid w:val="00B655E5"/>
    <w:rsid w:val="00B6770E"/>
    <w:rsid w:val="00B70FCF"/>
    <w:rsid w:val="00B76173"/>
    <w:rsid w:val="00B855D1"/>
    <w:rsid w:val="00B9249D"/>
    <w:rsid w:val="00B948E1"/>
    <w:rsid w:val="00B9623F"/>
    <w:rsid w:val="00B973A0"/>
    <w:rsid w:val="00BB155A"/>
    <w:rsid w:val="00BB7301"/>
    <w:rsid w:val="00BB79BF"/>
    <w:rsid w:val="00BD61FE"/>
    <w:rsid w:val="00BE5EF8"/>
    <w:rsid w:val="00C02090"/>
    <w:rsid w:val="00C10387"/>
    <w:rsid w:val="00C442AB"/>
    <w:rsid w:val="00C53731"/>
    <w:rsid w:val="00C707AB"/>
    <w:rsid w:val="00C723C8"/>
    <w:rsid w:val="00C77F89"/>
    <w:rsid w:val="00C81A39"/>
    <w:rsid w:val="00C8719D"/>
    <w:rsid w:val="00C94118"/>
    <w:rsid w:val="00CA1826"/>
    <w:rsid w:val="00CA5DF4"/>
    <w:rsid w:val="00CB195C"/>
    <w:rsid w:val="00CB4120"/>
    <w:rsid w:val="00CC701E"/>
    <w:rsid w:val="00CD06A0"/>
    <w:rsid w:val="00CD15DB"/>
    <w:rsid w:val="00CE3D35"/>
    <w:rsid w:val="00CF604D"/>
    <w:rsid w:val="00D10C21"/>
    <w:rsid w:val="00D15F1B"/>
    <w:rsid w:val="00D23AAE"/>
    <w:rsid w:val="00D3248B"/>
    <w:rsid w:val="00D5304E"/>
    <w:rsid w:val="00D54DB7"/>
    <w:rsid w:val="00D62FE4"/>
    <w:rsid w:val="00D83B43"/>
    <w:rsid w:val="00D87A03"/>
    <w:rsid w:val="00D96A48"/>
    <w:rsid w:val="00DA3D86"/>
    <w:rsid w:val="00DA4FDC"/>
    <w:rsid w:val="00DB1238"/>
    <w:rsid w:val="00DB317C"/>
    <w:rsid w:val="00DB7DC5"/>
    <w:rsid w:val="00DD3836"/>
    <w:rsid w:val="00DD73C1"/>
    <w:rsid w:val="00DE7FC7"/>
    <w:rsid w:val="00DF20AB"/>
    <w:rsid w:val="00DF4433"/>
    <w:rsid w:val="00DF5901"/>
    <w:rsid w:val="00E0219E"/>
    <w:rsid w:val="00E02618"/>
    <w:rsid w:val="00E10349"/>
    <w:rsid w:val="00E11D6F"/>
    <w:rsid w:val="00E14C58"/>
    <w:rsid w:val="00E2170E"/>
    <w:rsid w:val="00E21EF9"/>
    <w:rsid w:val="00E41A38"/>
    <w:rsid w:val="00E6258F"/>
    <w:rsid w:val="00E6319B"/>
    <w:rsid w:val="00E6425C"/>
    <w:rsid w:val="00E70383"/>
    <w:rsid w:val="00E703C3"/>
    <w:rsid w:val="00E840D7"/>
    <w:rsid w:val="00E91B9B"/>
    <w:rsid w:val="00E974BF"/>
    <w:rsid w:val="00EA2A44"/>
    <w:rsid w:val="00EB57AA"/>
    <w:rsid w:val="00EC2F41"/>
    <w:rsid w:val="00EC366F"/>
    <w:rsid w:val="00EC4919"/>
    <w:rsid w:val="00ED3FA2"/>
    <w:rsid w:val="00ED4357"/>
    <w:rsid w:val="00EE20F3"/>
    <w:rsid w:val="00EE5D66"/>
    <w:rsid w:val="00EE78D7"/>
    <w:rsid w:val="00EF6E50"/>
    <w:rsid w:val="00F02127"/>
    <w:rsid w:val="00F058F3"/>
    <w:rsid w:val="00F07AC9"/>
    <w:rsid w:val="00F07DBF"/>
    <w:rsid w:val="00F15269"/>
    <w:rsid w:val="00F22C0B"/>
    <w:rsid w:val="00F411C9"/>
    <w:rsid w:val="00F41F15"/>
    <w:rsid w:val="00F52950"/>
    <w:rsid w:val="00F57456"/>
    <w:rsid w:val="00F647EE"/>
    <w:rsid w:val="00F75294"/>
    <w:rsid w:val="00F81167"/>
    <w:rsid w:val="00F877AD"/>
    <w:rsid w:val="00F91A3B"/>
    <w:rsid w:val="00F96909"/>
    <w:rsid w:val="00FA2E23"/>
    <w:rsid w:val="00FA5E50"/>
    <w:rsid w:val="00FB0E9F"/>
    <w:rsid w:val="00FB6C30"/>
    <w:rsid w:val="00FC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48971E"/>
  <w15:docId w15:val="{CAD46D97-F373-4382-86A7-776D54DA1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7EE"/>
    <w:pPr>
      <w:spacing w:after="0" w:line="240" w:lineRule="auto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A02D58"/>
    <w:pPr>
      <w:keepNext/>
      <w:tabs>
        <w:tab w:val="left" w:pos="5670"/>
      </w:tabs>
      <w:spacing w:before="240"/>
      <w:outlineLvl w:val="4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locked/>
    <w:rsid w:val="00A02D58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customStyle="1" w:styleId="a3">
    <w:name w:val="Обычный центр"/>
    <w:basedOn w:val="a"/>
    <w:uiPriority w:val="99"/>
    <w:rsid w:val="00A02D58"/>
    <w:pPr>
      <w:jc w:val="center"/>
    </w:pPr>
    <w:rPr>
      <w:b/>
      <w:bCs/>
      <w:sz w:val="26"/>
      <w:szCs w:val="26"/>
    </w:rPr>
  </w:style>
  <w:style w:type="paragraph" w:styleId="a4">
    <w:name w:val="Body Text"/>
    <w:basedOn w:val="a"/>
    <w:link w:val="a5"/>
    <w:uiPriority w:val="99"/>
    <w:rsid w:val="00A02D58"/>
    <w:pPr>
      <w:tabs>
        <w:tab w:val="left" w:pos="4395"/>
        <w:tab w:val="left" w:pos="4962"/>
      </w:tabs>
      <w:jc w:val="both"/>
    </w:pPr>
    <w:rPr>
      <w:sz w:val="26"/>
      <w:szCs w:val="26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A02D58"/>
    <w:rPr>
      <w:rFonts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A02D5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A02D58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A02D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A02D58"/>
    <w:rPr>
      <w:rFonts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A02D5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2D58"/>
    <w:rPr>
      <w:rFonts w:ascii="Tahoma" w:hAnsi="Tahoma" w:cs="Tahoma"/>
      <w:sz w:val="16"/>
      <w:szCs w:val="16"/>
    </w:rPr>
  </w:style>
  <w:style w:type="character" w:styleId="ac">
    <w:name w:val="page number"/>
    <w:basedOn w:val="a0"/>
    <w:uiPriority w:val="99"/>
    <w:rsid w:val="00622EB3"/>
    <w:rPr>
      <w:rFonts w:cs="Times New Roman"/>
    </w:rPr>
  </w:style>
  <w:style w:type="paragraph" w:styleId="3">
    <w:name w:val="Body Text 3"/>
    <w:basedOn w:val="a"/>
    <w:link w:val="30"/>
    <w:uiPriority w:val="99"/>
    <w:rsid w:val="00344F1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A02D58"/>
    <w:rPr>
      <w:rFonts w:cs="Times New Roman"/>
      <w:sz w:val="16"/>
      <w:szCs w:val="16"/>
    </w:rPr>
  </w:style>
  <w:style w:type="paragraph" w:customStyle="1" w:styleId="1CharCharChar">
    <w:name w:val="Знак Знак1 Char Char Char"/>
    <w:basedOn w:val="a"/>
    <w:uiPriority w:val="99"/>
    <w:rsid w:val="00F52950"/>
    <w:pPr>
      <w:spacing w:after="160"/>
    </w:pPr>
    <w:rPr>
      <w:rFonts w:ascii="Arial" w:hAnsi="Arial" w:cs="Arial"/>
      <w:b/>
      <w:bCs/>
      <w:color w:val="FFFFFF"/>
      <w:sz w:val="32"/>
      <w:szCs w:val="32"/>
      <w:lang w:val="en-US" w:eastAsia="en-US"/>
    </w:rPr>
  </w:style>
  <w:style w:type="paragraph" w:styleId="ad">
    <w:name w:val="Title"/>
    <w:basedOn w:val="a"/>
    <w:link w:val="ae"/>
    <w:uiPriority w:val="99"/>
    <w:qFormat/>
    <w:rsid w:val="009F144B"/>
    <w:pPr>
      <w:jc w:val="center"/>
    </w:pPr>
    <w:rPr>
      <w:b/>
      <w:bCs/>
      <w:caps/>
      <w:sz w:val="20"/>
      <w:szCs w:val="20"/>
    </w:rPr>
  </w:style>
  <w:style w:type="character" w:customStyle="1" w:styleId="ae">
    <w:name w:val="Заголовок Знак"/>
    <w:basedOn w:val="a0"/>
    <w:link w:val="ad"/>
    <w:uiPriority w:val="99"/>
    <w:locked/>
    <w:rsid w:val="009F144B"/>
    <w:rPr>
      <w:rFonts w:cs="Times New Roman"/>
      <w:b/>
      <w:bCs/>
      <w:caps/>
      <w:lang w:val="ru-RU" w:eastAsia="ru-RU"/>
    </w:rPr>
  </w:style>
  <w:style w:type="paragraph" w:styleId="af">
    <w:name w:val="Body Text Indent"/>
    <w:basedOn w:val="a"/>
    <w:link w:val="af0"/>
    <w:rsid w:val="009F144B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semiHidden/>
    <w:locked/>
    <w:rsid w:val="00A02D58"/>
    <w:rPr>
      <w:rFonts w:cs="Times New Roman"/>
      <w:sz w:val="24"/>
      <w:szCs w:val="24"/>
    </w:rPr>
  </w:style>
  <w:style w:type="paragraph" w:customStyle="1" w:styleId="1CharChar7">
    <w:name w:val="Знак Знак1 Char Char7"/>
    <w:basedOn w:val="a"/>
    <w:uiPriority w:val="99"/>
    <w:rsid w:val="00606558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af1">
    <w:name w:val="List Paragraph"/>
    <w:basedOn w:val="a"/>
    <w:uiPriority w:val="34"/>
    <w:qFormat/>
    <w:rsid w:val="00A61F01"/>
    <w:pPr>
      <w:keepLines/>
      <w:ind w:left="720"/>
      <w:contextualSpacing/>
    </w:pPr>
    <w:rPr>
      <w:rFonts w:ascii="Courier New" w:hAnsi="Courier New"/>
      <w:sz w:val="16"/>
      <w:szCs w:val="22"/>
      <w:lang w:eastAsia="en-US"/>
    </w:rPr>
  </w:style>
  <w:style w:type="paragraph" w:styleId="af2">
    <w:name w:val="macro"/>
    <w:link w:val="af3"/>
    <w:uiPriority w:val="99"/>
    <w:rsid w:val="00A61F01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20"/>
    </w:pPr>
    <w:rPr>
      <w:rFonts w:ascii="SchoolBook" w:eastAsia="MS Mincho" w:hAnsi="SchoolBook" w:cs="SchoolBook"/>
      <w:sz w:val="20"/>
      <w:szCs w:val="20"/>
      <w:lang w:eastAsia="en-US"/>
    </w:rPr>
  </w:style>
  <w:style w:type="character" w:customStyle="1" w:styleId="af3">
    <w:name w:val="Текст макроса Знак"/>
    <w:basedOn w:val="a0"/>
    <w:link w:val="af2"/>
    <w:uiPriority w:val="99"/>
    <w:locked/>
    <w:rsid w:val="00A61F01"/>
    <w:rPr>
      <w:rFonts w:ascii="SchoolBook" w:eastAsia="MS Mincho" w:hAnsi="SchoolBook" w:cs="SchoolBook"/>
      <w:sz w:val="20"/>
      <w:szCs w:val="20"/>
      <w:lang w:eastAsia="en-US"/>
    </w:rPr>
  </w:style>
  <w:style w:type="paragraph" w:styleId="af4">
    <w:name w:val="Plain Text"/>
    <w:basedOn w:val="a"/>
    <w:link w:val="af5"/>
    <w:uiPriority w:val="99"/>
    <w:semiHidden/>
    <w:unhideWhenUsed/>
    <w:rsid w:val="004147C1"/>
    <w:rPr>
      <w:rFonts w:ascii="Calibri" w:hAnsi="Calibri" w:cs="Consolas"/>
      <w:sz w:val="22"/>
      <w:szCs w:val="21"/>
      <w:lang w:eastAsia="en-US"/>
    </w:rPr>
  </w:style>
  <w:style w:type="character" w:customStyle="1" w:styleId="af5">
    <w:name w:val="Текст Знак"/>
    <w:basedOn w:val="a0"/>
    <w:link w:val="af4"/>
    <w:uiPriority w:val="99"/>
    <w:semiHidden/>
    <w:locked/>
    <w:rsid w:val="004147C1"/>
    <w:rPr>
      <w:rFonts w:ascii="Calibri" w:hAnsi="Calibri" w:cs="Consolas"/>
      <w:sz w:val="21"/>
      <w:szCs w:val="21"/>
      <w:lang w:eastAsia="en-US"/>
    </w:rPr>
  </w:style>
  <w:style w:type="table" w:styleId="af6">
    <w:name w:val="Table Grid"/>
    <w:basedOn w:val="a1"/>
    <w:uiPriority w:val="59"/>
    <w:rsid w:val="00500447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annotation reference"/>
    <w:basedOn w:val="a0"/>
    <w:uiPriority w:val="99"/>
    <w:semiHidden/>
    <w:unhideWhenUsed/>
    <w:rsid w:val="00E10349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E10349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locked/>
    <w:rsid w:val="00E10349"/>
    <w:rPr>
      <w:rFonts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E10349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locked/>
    <w:rsid w:val="00E10349"/>
    <w:rPr>
      <w:rFonts w:cs="Times New Roman"/>
      <w:b/>
      <w:bCs/>
      <w:sz w:val="20"/>
      <w:szCs w:val="20"/>
    </w:rPr>
  </w:style>
  <w:style w:type="numbering" w:styleId="111111">
    <w:name w:val="Outline List 2"/>
    <w:basedOn w:val="a2"/>
    <w:uiPriority w:val="99"/>
    <w:semiHidden/>
    <w:unhideWhenUsed/>
    <w:rsid w:val="00976DF6"/>
    <w:pPr>
      <w:numPr>
        <w:numId w:val="11"/>
      </w:numPr>
    </w:pPr>
  </w:style>
  <w:style w:type="paragraph" w:styleId="afc">
    <w:name w:val="List Bullet"/>
    <w:basedOn w:val="a"/>
    <w:autoRedefine/>
    <w:uiPriority w:val="99"/>
    <w:rsid w:val="00920CAB"/>
    <w:pPr>
      <w:tabs>
        <w:tab w:val="left" w:pos="426"/>
      </w:tabs>
      <w:spacing w:before="120" w:after="120"/>
      <w:ind w:left="425"/>
      <w:jc w:val="both"/>
    </w:pPr>
  </w:style>
  <w:style w:type="paragraph" w:styleId="afd">
    <w:name w:val="footnote text"/>
    <w:basedOn w:val="a"/>
    <w:link w:val="afe"/>
    <w:uiPriority w:val="99"/>
    <w:semiHidden/>
    <w:unhideWhenUsed/>
    <w:rsid w:val="00CA5DF4"/>
    <w:rPr>
      <w:sz w:val="20"/>
      <w:szCs w:val="20"/>
    </w:rPr>
  </w:style>
  <w:style w:type="character" w:customStyle="1" w:styleId="afe">
    <w:name w:val="Текст сноски Знак"/>
    <w:basedOn w:val="a0"/>
    <w:link w:val="afd"/>
    <w:uiPriority w:val="99"/>
    <w:semiHidden/>
    <w:rsid w:val="00CA5DF4"/>
    <w:rPr>
      <w:sz w:val="20"/>
      <w:szCs w:val="20"/>
    </w:rPr>
  </w:style>
  <w:style w:type="character" w:styleId="aff">
    <w:name w:val="footnote reference"/>
    <w:basedOn w:val="a0"/>
    <w:uiPriority w:val="99"/>
    <w:semiHidden/>
    <w:unhideWhenUsed/>
    <w:rsid w:val="00CA5D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9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gor.matvienko\My%20Documents\&#1057;&#1083;&#1091;&#1078;&#1077;&#1073;&#1085;&#1099;&#1077;%20&#1079;&#1072;&#1087;&#1080;&#1089;&#1082;&#1080;\&#1058;&#1077;&#1088;&#1077;&#1093;&#1086;&#1074;\&#1041;&#1058;&#1048;%20&#1050;&#1077;&#1084;&#1077;&#1088;&#1086;&#1074;&#108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D7915-2053-4244-8867-186AE49C3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БТИ Кемерово.dot</Template>
  <TotalTime>80</TotalTime>
  <Pages>6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</Company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Матвиенко</dc:creator>
  <cp:lastModifiedBy>Майоров Владимир Юрьевич</cp:lastModifiedBy>
  <cp:revision>29</cp:revision>
  <cp:lastPrinted>2013-04-17T07:04:00Z</cp:lastPrinted>
  <dcterms:created xsi:type="dcterms:W3CDTF">2014-04-08T13:27:00Z</dcterms:created>
  <dcterms:modified xsi:type="dcterms:W3CDTF">2018-04-05T08:21:00Z</dcterms:modified>
</cp:coreProperties>
</file>